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91" w:rsidRDefault="00935F68" w:rsidP="00A74440">
      <w:pPr>
        <w:pStyle w:val="berschrift-Teilaufgabe"/>
        <w:spacing w:line="360" w:lineRule="auto"/>
        <w:jc w:val="center"/>
      </w:pPr>
      <w:r>
        <w:t xml:space="preserve">Unterrichtsanregung zum </w:t>
      </w:r>
      <w:r w:rsidR="00037991" w:rsidRPr="005E7556">
        <w:t>Medienkompetenz</w:t>
      </w:r>
      <w:r w:rsidR="00570CF9">
        <w:t>rahmen</w:t>
      </w:r>
      <w:r w:rsidR="00037991" w:rsidRPr="005E7556">
        <w:t xml:space="preserve"> „</w:t>
      </w:r>
      <w:r w:rsidR="00FE2444">
        <w:t>Bedienen und Anwenden</w:t>
      </w:r>
      <w:r w:rsidR="00037991" w:rsidRPr="005E7556">
        <w:t xml:space="preserve">“ – </w:t>
      </w:r>
      <w:r w:rsidR="00A74440">
        <w:br/>
      </w:r>
      <w:r w:rsidR="00FE2444">
        <w:t>Ein Textverarbeitungsprogramm kennen lernen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DC28AA" w:rsidRPr="00844019" w:rsidTr="00541D06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A110E" w:rsidRPr="003301CC" w:rsidRDefault="00AA110E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EE4132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 w:rsidR="00EE4132"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110E" w:rsidRPr="003301CC" w:rsidRDefault="00371586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A110E" w:rsidRPr="00844019" w:rsidRDefault="00371586" w:rsidP="002212D4">
            <w:pPr>
              <w:jc w:val="center"/>
              <w:rPr>
                <w:rFonts w:cs="Arial"/>
                <w:sz w:val="22"/>
              </w:rPr>
            </w:pPr>
            <w:r w:rsidRPr="00844019">
              <w:rPr>
                <w:rFonts w:cs="Arial"/>
                <w:sz w:val="22"/>
              </w:rPr>
              <w:t>Jahrgang 10</w:t>
            </w:r>
          </w:p>
        </w:tc>
      </w:tr>
      <w:tr w:rsidR="00037991" w:rsidRPr="005E7556" w:rsidTr="00541D0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7991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 w:rsidR="00DC28AA"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037991" w:rsidRPr="005E7556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 w:rsidR="00DC28AA">
              <w:rPr>
                <w:rFonts w:cs="Arial"/>
                <w:b/>
                <w:sz w:val="22"/>
              </w:rPr>
              <w:tab/>
            </w:r>
            <w:r w:rsidR="00623E05">
              <w:rPr>
                <w:rFonts w:cs="Arial"/>
                <w:b/>
                <w:sz w:val="22"/>
              </w:rPr>
              <w:t>Naturgedichte – Gedichte gestaltend erschließen und verfassen</w:t>
            </w:r>
          </w:p>
          <w:p w:rsidR="00037991" w:rsidRPr="005E7556" w:rsidRDefault="00037991" w:rsidP="00623E05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>bedarf</w:t>
            </w:r>
            <w:r w:rsidR="00DC28AA">
              <w:rPr>
                <w:rFonts w:cs="Arial"/>
                <w:b/>
                <w:sz w:val="22"/>
              </w:rPr>
              <w:t xml:space="preserve">: </w:t>
            </w:r>
            <w:r w:rsidR="00DC28AA"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037991" w:rsidRPr="005E7556" w:rsidTr="00541D06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91" w:rsidRPr="005E7556" w:rsidRDefault="003B352F" w:rsidP="00D32F61">
            <w:pPr>
              <w:pStyle w:val="berschrift-Teilaufgabe"/>
            </w:pPr>
            <w:r w:rsidRPr="00D32F61">
              <w:rPr>
                <w:highlight w:val="green"/>
              </w:rPr>
              <w:t>Kernlehrplan Haupt</w:t>
            </w:r>
            <w:r w:rsidR="00037991" w:rsidRPr="00D32F61">
              <w:rPr>
                <w:highlight w:val="green"/>
              </w:rPr>
              <w:t>schule</w:t>
            </w:r>
          </w:p>
          <w:p w:rsidR="00037991" w:rsidRPr="005E7556" w:rsidRDefault="00037991" w:rsidP="00C46B23">
            <w:pPr>
              <w:rPr>
                <w:rFonts w:cs="Arial"/>
                <w:sz w:val="22"/>
              </w:rPr>
            </w:pP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037991" w:rsidRDefault="00C749B2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Gedichte mit Hilfe eines Textve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arbeitungsprogramms bearbeiten</w:t>
            </w: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</w:p>
          <w:p w:rsidR="00037991" w:rsidRDefault="00037991" w:rsidP="00C46B23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037991" w:rsidRPr="007F47DB" w:rsidRDefault="00037991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 w:rsidR="00BA6077">
              <w:rPr>
                <w:rFonts w:cs="Arial"/>
                <w:sz w:val="22"/>
              </w:rPr>
              <w:t xml:space="preserve">können </w:t>
            </w:r>
            <w:r w:rsidR="00C749B2">
              <w:rPr>
                <w:rFonts w:cs="Arial"/>
                <w:sz w:val="22"/>
              </w:rPr>
              <w:t xml:space="preserve">grundlegende Funktionen eines Textverarbeitungsprogramms nutzen. </w:t>
            </w:r>
          </w:p>
          <w:p w:rsidR="00037991" w:rsidRPr="00847DC6" w:rsidRDefault="00037991" w:rsidP="00C46B23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91" w:rsidRDefault="00037991" w:rsidP="00C46B23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037991" w:rsidRPr="005E7556" w:rsidRDefault="00037991" w:rsidP="00C46B23">
            <w:pPr>
              <w:rPr>
                <w:rFonts w:cs="Arial"/>
                <w:sz w:val="22"/>
              </w:rPr>
            </w:pPr>
          </w:p>
          <w:p w:rsidR="00037991" w:rsidRPr="005E7556" w:rsidRDefault="00FE2444" w:rsidP="00DC28AA">
            <w:pPr>
              <w:spacing w:after="4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="00037991" w:rsidRPr="005E7556">
              <w:rPr>
                <w:rFonts w:cs="Arial"/>
                <w:b/>
                <w:sz w:val="22"/>
              </w:rPr>
              <w:t xml:space="preserve">. </w:t>
            </w:r>
            <w:r>
              <w:rPr>
                <w:rFonts w:cs="Arial"/>
                <w:b/>
                <w:sz w:val="22"/>
              </w:rPr>
              <w:t>Bedienen und Anwenden</w:t>
            </w:r>
          </w:p>
          <w:p w:rsidR="00037991" w:rsidRPr="005E7556" w:rsidRDefault="00FE2444" w:rsidP="00DC28A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="00037991" w:rsidRPr="00037991">
              <w:rPr>
                <w:rFonts w:cs="Arial"/>
                <w:b/>
                <w:sz w:val="22"/>
              </w:rPr>
              <w:t xml:space="preserve">.1 </w:t>
            </w:r>
            <w:r>
              <w:rPr>
                <w:rFonts w:cs="Arial"/>
                <w:b/>
                <w:sz w:val="22"/>
              </w:rPr>
              <w:t>Medienausstattung (Hardware)</w:t>
            </w:r>
            <w:r w:rsidR="00037991" w:rsidRPr="005E7556">
              <w:rPr>
                <w:rFonts w:cs="Arial"/>
                <w:sz w:val="22"/>
              </w:rPr>
              <w:t xml:space="preserve">: </w:t>
            </w:r>
            <w:r>
              <w:rPr>
                <w:rFonts w:cs="Arial"/>
                <w:sz w:val="22"/>
              </w:rPr>
              <w:t>Medienausstattung (Hardware) kennen, auswählen und reflektiert</w:t>
            </w:r>
            <w:r w:rsidR="00541D06">
              <w:rPr>
                <w:rFonts w:cs="Arial"/>
                <w:sz w:val="22"/>
              </w:rPr>
              <w:t xml:space="preserve"> anwenden; m</w:t>
            </w:r>
            <w:r>
              <w:rPr>
                <w:rFonts w:cs="Arial"/>
                <w:sz w:val="22"/>
              </w:rPr>
              <w:t>it dieser verantwo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tungsvoll umgehen</w:t>
            </w:r>
          </w:p>
          <w:p w:rsidR="00037991" w:rsidRPr="005E7556" w:rsidRDefault="00FE2444" w:rsidP="00DC28A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="00037991" w:rsidRPr="00037991">
              <w:rPr>
                <w:rFonts w:cs="Arial"/>
                <w:b/>
                <w:sz w:val="22"/>
              </w:rPr>
              <w:t>.</w:t>
            </w:r>
            <w:r w:rsidR="00037991" w:rsidRPr="00B132B6">
              <w:rPr>
                <w:rFonts w:cs="Arial"/>
                <w:b/>
                <w:spacing w:val="-3"/>
                <w:sz w:val="22"/>
              </w:rPr>
              <w:t xml:space="preserve">2 </w:t>
            </w:r>
            <w:r>
              <w:rPr>
                <w:rFonts w:cs="Arial"/>
                <w:b/>
                <w:spacing w:val="-3"/>
                <w:sz w:val="22"/>
              </w:rPr>
              <w:t>Digitale Werkzeuge</w:t>
            </w:r>
            <w:r w:rsidR="00037991" w:rsidRPr="00B132B6">
              <w:rPr>
                <w:rFonts w:cs="Arial"/>
                <w:spacing w:val="-3"/>
                <w:sz w:val="22"/>
              </w:rPr>
              <w:t xml:space="preserve">: </w:t>
            </w:r>
            <w:r>
              <w:rPr>
                <w:rFonts w:cs="Arial"/>
                <w:spacing w:val="-3"/>
                <w:sz w:val="22"/>
              </w:rPr>
              <w:t>Verschiedene digitale Werkzeuge und deren Funktionsumfang kennen, auswählen sowie diese kreativ,</w:t>
            </w:r>
            <w:r w:rsidR="00541D06">
              <w:rPr>
                <w:rFonts w:cs="Arial"/>
                <w:spacing w:val="-3"/>
                <w:sz w:val="22"/>
              </w:rPr>
              <w:t xml:space="preserve"> </w:t>
            </w:r>
            <w:r>
              <w:rPr>
                <w:rFonts w:cs="Arial"/>
                <w:spacing w:val="-3"/>
                <w:sz w:val="22"/>
              </w:rPr>
              <w:t xml:space="preserve">reflektiert und zielgerichtet einsetzen </w:t>
            </w:r>
          </w:p>
          <w:p w:rsidR="00037991" w:rsidRPr="008A0EB1" w:rsidRDefault="00FE2444" w:rsidP="00DC28A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="00037991">
              <w:rPr>
                <w:rFonts w:cs="Arial"/>
                <w:b/>
                <w:sz w:val="22"/>
              </w:rPr>
              <w:t xml:space="preserve">.3 </w:t>
            </w:r>
            <w:r>
              <w:rPr>
                <w:rFonts w:cs="Arial"/>
                <w:b/>
                <w:sz w:val="22"/>
              </w:rPr>
              <w:t>Datenorganisation</w:t>
            </w:r>
            <w:r w:rsidR="00037991" w:rsidRPr="005E7556">
              <w:rPr>
                <w:rFonts w:cs="Arial"/>
                <w:sz w:val="22"/>
              </w:rPr>
              <w:t xml:space="preserve">: </w:t>
            </w:r>
            <w:r>
              <w:rPr>
                <w:rFonts w:cs="Arial"/>
                <w:sz w:val="22"/>
              </w:rPr>
              <w:t>Informationen und Daten sicher speichern, wiederfinden und von verschiedenen Orten abrufen; Informationen und Daten zusammenfassen, organisieren und strukturiert aufbewahren</w:t>
            </w:r>
          </w:p>
          <w:p w:rsidR="00037991" w:rsidRPr="008A0EB1" w:rsidRDefault="00FE2444" w:rsidP="00FE2444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="00037991" w:rsidRPr="00037991">
              <w:rPr>
                <w:rFonts w:cs="Arial"/>
                <w:b/>
                <w:sz w:val="22"/>
              </w:rPr>
              <w:t xml:space="preserve">.4 </w:t>
            </w:r>
            <w:r>
              <w:rPr>
                <w:rFonts w:cs="Arial"/>
                <w:b/>
                <w:sz w:val="22"/>
              </w:rPr>
              <w:t>Datenschutz und Informationssicherheit</w:t>
            </w:r>
            <w:r w:rsidR="00037991" w:rsidRPr="005E7556">
              <w:rPr>
                <w:rFonts w:cs="Arial"/>
                <w:sz w:val="22"/>
              </w:rPr>
              <w:t xml:space="preserve">: </w:t>
            </w:r>
            <w:r>
              <w:rPr>
                <w:rFonts w:cs="Arial"/>
                <w:sz w:val="22"/>
              </w:rPr>
              <w:t>Verantwortungsvoll mit persönlichen und fremden Daten umgehen; Datenschutz, Pr</w:t>
            </w:r>
            <w:r>
              <w:rPr>
                <w:rFonts w:cs="Arial"/>
                <w:sz w:val="22"/>
              </w:rPr>
              <w:t>i</w:t>
            </w:r>
            <w:r>
              <w:rPr>
                <w:rFonts w:cs="Arial"/>
                <w:sz w:val="22"/>
              </w:rPr>
              <w:t>vatsphäre und Informationssicherheit beachten</w:t>
            </w:r>
          </w:p>
        </w:tc>
      </w:tr>
      <w:tr w:rsidR="00A76880" w:rsidRPr="005E7556" w:rsidTr="00541D06">
        <w:tc>
          <w:tcPr>
            <w:tcW w:w="942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037991" w:rsidRPr="005E7556" w:rsidRDefault="00037991" w:rsidP="00EA0E5A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 w:rsidR="00EA0E5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 w:rsidR="00DC28AA"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="00EA0E5A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 xml:space="preserve">Die Schülerinnen und 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Schüler</w:t>
            </w:r>
            <w:r w:rsidR="00C55DCD">
              <w:rPr>
                <w:rFonts w:cs="Arial"/>
                <w:b/>
                <w:sz w:val="22"/>
              </w:rPr>
              <w:t xml:space="preserve"> können</w:t>
            </w:r>
            <w:r w:rsidR="00DC28AA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t>…</w:t>
            </w:r>
          </w:p>
        </w:tc>
        <w:tc>
          <w:tcPr>
            <w:tcW w:w="1110" w:type="pct"/>
            <w:gridSpan w:val="2"/>
          </w:tcPr>
          <w:p w:rsidR="00037991" w:rsidRPr="005E7556" w:rsidRDefault="00DC28AA" w:rsidP="00A76880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Teilziele gemäß</w:t>
            </w:r>
            <w:r w:rsidR="00037991" w:rsidRPr="005E7556">
              <w:rPr>
                <w:rFonts w:cs="Arial"/>
                <w:b/>
                <w:sz w:val="22"/>
              </w:rPr>
              <w:t xml:space="preserve"> </w:t>
            </w:r>
            <w:r w:rsidR="00A76880">
              <w:rPr>
                <w:rFonts w:cs="Arial"/>
                <w:b/>
                <w:sz w:val="22"/>
              </w:rPr>
              <w:br/>
            </w:r>
            <w:proofErr w:type="spellStart"/>
            <w:r w:rsidR="00037991" w:rsidRPr="005E7556">
              <w:rPr>
                <w:rFonts w:cs="Arial"/>
                <w:b/>
                <w:sz w:val="22"/>
              </w:rPr>
              <w:t>Medienkompetenz</w:t>
            </w:r>
            <w:r w:rsidR="00A76880">
              <w:rPr>
                <w:rFonts w:cs="Arial"/>
                <w:b/>
                <w:sz w:val="22"/>
              </w:rPr>
              <w:softHyphen/>
            </w:r>
            <w:r w:rsidR="00037991"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 w:rsidR="00DC28A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A76880" w:rsidRPr="005E7556" w:rsidTr="00541D06">
        <w:tc>
          <w:tcPr>
            <w:tcW w:w="942" w:type="pct"/>
            <w:gridSpan w:val="2"/>
          </w:tcPr>
          <w:p w:rsidR="00037991" w:rsidRPr="005E7556" w:rsidRDefault="008F155D" w:rsidP="008F155D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</w:r>
            <w:r w:rsidR="00541D06">
              <w:rPr>
                <w:rFonts w:cs="Arial"/>
                <w:b/>
                <w:sz w:val="22"/>
              </w:rPr>
              <w:t>Ein Dokument aufrufen  und bearbeiten</w:t>
            </w:r>
            <w:r w:rsidR="00037991" w:rsidRPr="005E7556">
              <w:rPr>
                <w:rFonts w:cs="Arial"/>
                <w:b/>
                <w:sz w:val="22"/>
              </w:rPr>
              <w:t>:</w:t>
            </w:r>
          </w:p>
          <w:p w:rsidR="00037991" w:rsidRPr="005E7556" w:rsidRDefault="00541D06" w:rsidP="00541D06">
            <w:pPr>
              <w:pStyle w:val="Aufzhlungszeichen1-klein"/>
              <w:ind w:left="313"/>
            </w:pPr>
            <w:r>
              <w:t>Ein Gedicht in Form bringen: Vers- und Str</w:t>
            </w:r>
            <w:r>
              <w:t>o</w:t>
            </w:r>
            <w:r>
              <w:t>phenform wi</w:t>
            </w:r>
            <w:r>
              <w:t>e</w:t>
            </w:r>
            <w:r>
              <w:t>der herstellen</w:t>
            </w:r>
          </w:p>
        </w:tc>
        <w:tc>
          <w:tcPr>
            <w:tcW w:w="1575" w:type="pct"/>
            <w:gridSpan w:val="4"/>
          </w:tcPr>
          <w:p w:rsidR="00541D06" w:rsidRPr="00FF01C4" w:rsidRDefault="00541D06" w:rsidP="00541D06">
            <w:pPr>
              <w:pStyle w:val="Aufzhlungszeichen1-klein"/>
            </w:pPr>
            <w:r w:rsidRPr="00FF01C4">
              <w:t>Gedichte unter Berücksicht</w:t>
            </w:r>
            <w:r w:rsidRPr="00FF01C4">
              <w:t>i</w:t>
            </w:r>
            <w:r w:rsidRPr="00FF01C4">
              <w:t>gung inhaltlicher sowie einf</w:t>
            </w:r>
            <w:r w:rsidRPr="00FF01C4">
              <w:t>a</w:t>
            </w:r>
            <w:r w:rsidRPr="00FF01C4">
              <w:t>cher formaler und sprachl</w:t>
            </w:r>
            <w:r w:rsidRPr="00FF01C4">
              <w:t>i</w:t>
            </w:r>
            <w:r w:rsidRPr="00FF01C4">
              <w:t>cher Aspekte untersuchen.</w:t>
            </w:r>
          </w:p>
          <w:p w:rsidR="00F226AD" w:rsidRPr="00541D06" w:rsidRDefault="00541D06" w:rsidP="00541D06">
            <w:pPr>
              <w:pStyle w:val="Aufzhlungszeichen1-klein"/>
            </w:pPr>
            <w:r w:rsidRPr="00FF01C4">
              <w:t>einfache Texte nach Muster […]</w:t>
            </w:r>
            <w:r w:rsidR="00C749B2">
              <w:t xml:space="preserve"> </w:t>
            </w:r>
            <w:r w:rsidRPr="00FF01C4">
              <w:t>überarbeiten.</w:t>
            </w:r>
          </w:p>
        </w:tc>
        <w:tc>
          <w:tcPr>
            <w:tcW w:w="1110" w:type="pct"/>
            <w:gridSpan w:val="2"/>
          </w:tcPr>
          <w:p w:rsidR="00541D06" w:rsidRPr="00541D06" w:rsidRDefault="00541D06" w:rsidP="00541D06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  <w:r w:rsidR="00DC28AA">
              <w:rPr>
                <w:rFonts w:cs="Arial"/>
                <w:sz w:val="22"/>
              </w:rPr>
              <w:t>.</w:t>
            </w:r>
            <w:r>
              <w:rPr>
                <w:rFonts w:cs="Arial"/>
                <w:sz w:val="22"/>
              </w:rPr>
              <w:t>2</w:t>
            </w:r>
            <w:r w:rsidR="00DC28AA"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037991" w:rsidRPr="005E7556" w:rsidRDefault="00541D06" w:rsidP="00EA0E5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541D06" w:rsidRPr="006459B1" w:rsidRDefault="00541D06" w:rsidP="00541D06">
            <w:pPr>
              <w:rPr>
                <w:sz w:val="22"/>
              </w:rPr>
            </w:pPr>
            <w:r w:rsidRPr="006459B1">
              <w:rPr>
                <w:sz w:val="22"/>
              </w:rPr>
              <w:t>Datei mit einem Gedicht, dessen Form aufgelöst wu</w:t>
            </w:r>
            <w:r w:rsidRPr="006459B1">
              <w:rPr>
                <w:sz w:val="22"/>
              </w:rPr>
              <w:t>r</w:t>
            </w:r>
            <w:r w:rsidRPr="006459B1">
              <w:rPr>
                <w:sz w:val="22"/>
              </w:rPr>
              <w:t>de z.B.:</w:t>
            </w:r>
          </w:p>
          <w:p w:rsidR="00541D06" w:rsidRPr="00AB0CD7" w:rsidRDefault="00541D06" w:rsidP="00541D06">
            <w:pPr>
              <w:pStyle w:val="Aufzhlungszeichen1-klein"/>
              <w:rPr>
                <w:lang w:val="en-US"/>
              </w:rPr>
            </w:pPr>
            <w:r w:rsidRPr="002A3C6E">
              <w:rPr>
                <w:lang w:val="en-US"/>
              </w:rPr>
              <w:t xml:space="preserve">Frank </w:t>
            </w:r>
            <w:proofErr w:type="spellStart"/>
            <w:r w:rsidRPr="002A3C6E">
              <w:rPr>
                <w:lang w:val="en-US"/>
              </w:rPr>
              <w:t>Trautner</w:t>
            </w:r>
            <w:proofErr w:type="spellEnd"/>
            <w:r w:rsidRPr="002A3C6E">
              <w:rPr>
                <w:lang w:val="en-US"/>
              </w:rPr>
              <w:t xml:space="preserve">, </w:t>
            </w:r>
            <w:proofErr w:type="spellStart"/>
            <w:r w:rsidRPr="002A3C6E">
              <w:rPr>
                <w:lang w:val="en-US"/>
              </w:rPr>
              <w:t>Schmolke</w:t>
            </w:r>
            <w:proofErr w:type="spellEnd"/>
            <w:r w:rsidRPr="002A3C6E">
              <w:rPr>
                <w:lang w:val="en-US"/>
              </w:rPr>
              <w:t xml:space="preserve"> Wolke</w:t>
            </w:r>
          </w:p>
          <w:p w:rsidR="00037991" w:rsidRPr="00D41D14" w:rsidRDefault="00541D06" w:rsidP="00541D06">
            <w:pPr>
              <w:pStyle w:val="Aufzhlungszeichen1-klein"/>
            </w:pPr>
            <w:r w:rsidRPr="00D41D14">
              <w:t xml:space="preserve">Georg </w:t>
            </w:r>
            <w:proofErr w:type="spellStart"/>
            <w:r w:rsidRPr="00D41D14">
              <w:t>Bydlinski</w:t>
            </w:r>
            <w:proofErr w:type="spellEnd"/>
            <w:r w:rsidRPr="00D41D14">
              <w:t xml:space="preserve">, Die Dinge reden </w:t>
            </w:r>
          </w:p>
        </w:tc>
      </w:tr>
      <w:tr w:rsidR="00541D06" w:rsidRPr="005E7556" w:rsidTr="00541D06">
        <w:tc>
          <w:tcPr>
            <w:tcW w:w="942" w:type="pct"/>
            <w:gridSpan w:val="2"/>
          </w:tcPr>
          <w:p w:rsidR="00541D06" w:rsidRPr="005E7556" w:rsidRDefault="00541D06" w:rsidP="00623E05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2.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541D06" w:rsidRPr="005E7556" w:rsidRDefault="00541D06" w:rsidP="00623E05">
            <w:pPr>
              <w:pStyle w:val="Aufzhlungszeichen1-klein"/>
              <w:ind w:left="313"/>
            </w:pPr>
            <w:r>
              <w:t xml:space="preserve">Ein Gedicht in </w:t>
            </w:r>
            <w:r>
              <w:lastRenderedPageBreak/>
              <w:t>Form bringen: Die Ausric</w:t>
            </w:r>
            <w:r>
              <w:t>h</w:t>
            </w:r>
            <w:r>
              <w:t>tung des Textes passend zum Inhalt wählen</w:t>
            </w:r>
          </w:p>
        </w:tc>
        <w:tc>
          <w:tcPr>
            <w:tcW w:w="1575" w:type="pct"/>
            <w:gridSpan w:val="4"/>
          </w:tcPr>
          <w:p w:rsidR="00541D06" w:rsidRPr="00FF01C4" w:rsidRDefault="00541D06" w:rsidP="00623E05">
            <w:pPr>
              <w:pStyle w:val="Aufzhlungszeichen1-klein"/>
            </w:pPr>
            <w:r w:rsidRPr="00FF01C4">
              <w:lastRenderedPageBreak/>
              <w:t>Gedichte unter Berücksicht</w:t>
            </w:r>
            <w:r w:rsidRPr="00FF01C4">
              <w:t>i</w:t>
            </w:r>
            <w:r w:rsidRPr="00FF01C4">
              <w:t>gung inhaltlicher sowie einf</w:t>
            </w:r>
            <w:r w:rsidRPr="00FF01C4">
              <w:t>a</w:t>
            </w:r>
            <w:r w:rsidRPr="00FF01C4">
              <w:t>cher formaler und sprachl</w:t>
            </w:r>
            <w:r w:rsidRPr="00FF01C4">
              <w:t>i</w:t>
            </w:r>
            <w:r w:rsidRPr="00FF01C4">
              <w:t>cher Aspekte untersuchen.</w:t>
            </w:r>
          </w:p>
          <w:p w:rsidR="00541D06" w:rsidRPr="00541D06" w:rsidRDefault="00541D06" w:rsidP="00623E05">
            <w:pPr>
              <w:pStyle w:val="Aufzhlungszeichen1-klein"/>
            </w:pPr>
            <w:r w:rsidRPr="00FF01C4">
              <w:lastRenderedPageBreak/>
              <w:t>einfache Texte nach Muster […]überarbeiten.</w:t>
            </w:r>
          </w:p>
        </w:tc>
        <w:tc>
          <w:tcPr>
            <w:tcW w:w="1110" w:type="pct"/>
            <w:gridSpan w:val="2"/>
          </w:tcPr>
          <w:p w:rsidR="00541D06" w:rsidRPr="00541D06" w:rsidRDefault="00541D06" w:rsidP="00623E05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lastRenderedPageBreak/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541D06" w:rsidRPr="005E7556" w:rsidRDefault="00541D06" w:rsidP="00623E05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541D06" w:rsidRPr="008F75CA" w:rsidRDefault="00541D06" w:rsidP="00541D06">
            <w:pPr>
              <w:rPr>
                <w:sz w:val="22"/>
              </w:rPr>
            </w:pPr>
            <w:r w:rsidRPr="008F75CA">
              <w:rPr>
                <w:sz w:val="22"/>
              </w:rPr>
              <w:lastRenderedPageBreak/>
              <w:t>Datei mit einem Gedicht, dessen Ausrichtung noch unbestimmt ist z.B..:</w:t>
            </w:r>
          </w:p>
          <w:p w:rsidR="00541D06" w:rsidRPr="007B3439" w:rsidRDefault="00541D06" w:rsidP="00541D06">
            <w:pPr>
              <w:pStyle w:val="Aufzhlungszeichen1-klein"/>
              <w:rPr>
                <w:rFonts w:cs="Arial"/>
              </w:rPr>
            </w:pPr>
            <w:r w:rsidRPr="004B16AF">
              <w:rPr>
                <w:lang w:val="en-US"/>
              </w:rPr>
              <w:t xml:space="preserve">Josef </w:t>
            </w:r>
            <w:proofErr w:type="spellStart"/>
            <w:r w:rsidRPr="004B16AF">
              <w:rPr>
                <w:lang w:val="en-US"/>
              </w:rPr>
              <w:t>Guggenmos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Pr="004B16AF">
              <w:rPr>
                <w:lang w:val="en-US"/>
              </w:rPr>
              <w:lastRenderedPageBreak/>
              <w:t>Fichtenzapfenzupfen</w:t>
            </w:r>
            <w:proofErr w:type="spellEnd"/>
          </w:p>
        </w:tc>
      </w:tr>
      <w:tr w:rsidR="00541D06" w:rsidRPr="005E7556" w:rsidTr="00541D06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c>
          <w:tcPr>
            <w:tcW w:w="942" w:type="pct"/>
            <w:gridSpan w:val="2"/>
          </w:tcPr>
          <w:p w:rsidR="00541D06" w:rsidRPr="005E7556" w:rsidRDefault="00541D06" w:rsidP="00623E05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3.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541D06" w:rsidRPr="005E7556" w:rsidRDefault="00623E05" w:rsidP="00623E05">
            <w:pPr>
              <w:pStyle w:val="Aufzhlungszeichen1-klein"/>
              <w:ind w:left="313"/>
            </w:pPr>
            <w:r>
              <w:t>Reimwörter e</w:t>
            </w:r>
            <w:r>
              <w:t>r</w:t>
            </w:r>
            <w:r>
              <w:t>gänzen und durch besond</w:t>
            </w:r>
            <w:r>
              <w:t>e</w:t>
            </w:r>
            <w:r>
              <w:t>re Formati</w:t>
            </w:r>
            <w:r>
              <w:t>e</w:t>
            </w:r>
            <w:r>
              <w:t>rung hervorh</w:t>
            </w:r>
            <w:r>
              <w:t>e</w:t>
            </w:r>
            <w:r>
              <w:t>ben</w:t>
            </w:r>
          </w:p>
        </w:tc>
        <w:tc>
          <w:tcPr>
            <w:tcW w:w="1575" w:type="pct"/>
            <w:gridSpan w:val="4"/>
          </w:tcPr>
          <w:p w:rsidR="00541D06" w:rsidRPr="00FF01C4" w:rsidRDefault="00541D06" w:rsidP="00623E05">
            <w:pPr>
              <w:pStyle w:val="Aufzhlungszeichen1-klein"/>
            </w:pPr>
            <w:r w:rsidRPr="00FF01C4">
              <w:t>Gedichte unter Berücksicht</w:t>
            </w:r>
            <w:r w:rsidRPr="00FF01C4">
              <w:t>i</w:t>
            </w:r>
            <w:r w:rsidRPr="00FF01C4">
              <w:t>gung inhaltlicher sowie ei</w:t>
            </w:r>
            <w:r w:rsidRPr="00FF01C4">
              <w:t>n</w:t>
            </w:r>
            <w:r w:rsidRPr="00FF01C4">
              <w:t>facher formaler und sprachl</w:t>
            </w:r>
            <w:r w:rsidRPr="00FF01C4">
              <w:t>i</w:t>
            </w:r>
            <w:r w:rsidRPr="00FF01C4">
              <w:t>cher Aspekte untersuchen.</w:t>
            </w:r>
          </w:p>
          <w:p w:rsidR="00541D06" w:rsidRPr="00541D06" w:rsidRDefault="00623E05" w:rsidP="00623E05">
            <w:pPr>
              <w:pStyle w:val="Aufzhlungszeichen1-klein"/>
            </w:pPr>
            <w:r w:rsidRPr="00E355D2">
              <w:t>im Unterricht erarbeitete Rechtschreibregeln […] bei eigenen Texten anwenden und auf dieser Grundlage Texte korrigieren.</w:t>
            </w:r>
          </w:p>
        </w:tc>
        <w:tc>
          <w:tcPr>
            <w:tcW w:w="1110" w:type="pct"/>
            <w:gridSpan w:val="2"/>
          </w:tcPr>
          <w:p w:rsidR="00541D06" w:rsidRPr="00541D06" w:rsidRDefault="00541D06" w:rsidP="00623E05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</w:t>
            </w:r>
            <w:r w:rsidRPr="00541D06">
              <w:rPr>
                <w:rFonts w:cs="Arial"/>
                <w:sz w:val="22"/>
              </w:rPr>
              <w:t>k</w:t>
            </w:r>
            <w:r w:rsidRPr="00541D06">
              <w:rPr>
                <w:rFonts w:cs="Arial"/>
                <w:sz w:val="22"/>
              </w:rPr>
              <w:t>tionsumfang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541D06" w:rsidRPr="005E7556" w:rsidRDefault="00541D06" w:rsidP="00623E05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speichern, wi</w:t>
            </w:r>
            <w:r w:rsidRPr="00541D06">
              <w:rPr>
                <w:rFonts w:cs="Arial"/>
                <w:sz w:val="22"/>
              </w:rPr>
              <w:t>e</w:t>
            </w:r>
            <w:r w:rsidRPr="00541D06">
              <w:rPr>
                <w:rFonts w:cs="Arial"/>
                <w:sz w:val="22"/>
              </w:rPr>
              <w:t>derfinden und von verschied</w:t>
            </w:r>
            <w:r w:rsidRPr="00541D06">
              <w:rPr>
                <w:rFonts w:cs="Arial"/>
                <w:sz w:val="22"/>
              </w:rPr>
              <w:t>e</w:t>
            </w:r>
            <w:r w:rsidRPr="00541D06">
              <w:rPr>
                <w:rFonts w:cs="Arial"/>
                <w:sz w:val="22"/>
              </w:rPr>
              <w:t>nen Orten abr</w:t>
            </w:r>
            <w:r w:rsidRPr="00541D06">
              <w:rPr>
                <w:rFonts w:cs="Arial"/>
                <w:sz w:val="22"/>
              </w:rPr>
              <w:t>u</w:t>
            </w:r>
            <w:r w:rsidRPr="00541D06">
              <w:rPr>
                <w:rFonts w:cs="Arial"/>
                <w:sz w:val="22"/>
              </w:rPr>
              <w:t>fen; Informati</w:t>
            </w:r>
            <w:r w:rsidRPr="00541D06">
              <w:rPr>
                <w:rFonts w:cs="Arial"/>
                <w:sz w:val="22"/>
              </w:rPr>
              <w:t>o</w:t>
            </w:r>
            <w:r w:rsidRPr="00541D06">
              <w:rPr>
                <w:rFonts w:cs="Arial"/>
                <w:sz w:val="22"/>
              </w:rPr>
              <w:t>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623E05" w:rsidRPr="006459B1" w:rsidRDefault="00623E05" w:rsidP="00623E05">
            <w:pPr>
              <w:rPr>
                <w:sz w:val="22"/>
              </w:rPr>
            </w:pPr>
            <w:r w:rsidRPr="006459B1">
              <w:rPr>
                <w:sz w:val="22"/>
              </w:rPr>
              <w:t>Datei mit einem Gedicht als Lückentext z.B.:</w:t>
            </w:r>
          </w:p>
          <w:p w:rsidR="00623E05" w:rsidRPr="00623E05" w:rsidRDefault="00623E05" w:rsidP="00623E05">
            <w:pPr>
              <w:pStyle w:val="Aufzhlungszeichen1-klein"/>
              <w:rPr>
                <w:rFonts w:cs="Arial"/>
              </w:rPr>
            </w:pPr>
            <w:r>
              <w:t>Erwin Moser: Gewitter</w:t>
            </w:r>
          </w:p>
          <w:p w:rsidR="00623E05" w:rsidRPr="00623E05" w:rsidRDefault="00623E05" w:rsidP="00623E05">
            <w:pPr>
              <w:pStyle w:val="Aufzhlungszeichen1-klein"/>
              <w:numPr>
                <w:ilvl w:val="0"/>
                <w:numId w:val="0"/>
              </w:numPr>
              <w:ind w:left="284"/>
              <w:rPr>
                <w:rFonts w:cs="Arial"/>
              </w:rPr>
            </w:pPr>
          </w:p>
          <w:p w:rsidR="00541D06" w:rsidRPr="007B3439" w:rsidRDefault="00623E05" w:rsidP="00623E05">
            <w:pPr>
              <w:pStyle w:val="Aufzhlungszeichen1-klein"/>
              <w:numPr>
                <w:ilvl w:val="0"/>
                <w:numId w:val="0"/>
              </w:numPr>
              <w:ind w:left="14"/>
              <w:rPr>
                <w:rFonts w:cs="Arial"/>
              </w:rPr>
            </w:pPr>
            <w:r w:rsidRPr="006459B1">
              <w:t>Wortspeicher mit Reimwö</w:t>
            </w:r>
            <w:r w:rsidRPr="006459B1">
              <w:t>r</w:t>
            </w:r>
            <w:r w:rsidRPr="006459B1">
              <w:t>tern</w:t>
            </w:r>
          </w:p>
        </w:tc>
      </w:tr>
      <w:tr w:rsidR="00623E05" w:rsidRPr="00C3022A" w:rsidTr="00541D06">
        <w:tc>
          <w:tcPr>
            <w:tcW w:w="942" w:type="pct"/>
            <w:gridSpan w:val="2"/>
          </w:tcPr>
          <w:p w:rsidR="00623E05" w:rsidRPr="005E7556" w:rsidRDefault="00623E05" w:rsidP="00623E05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4.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623E05" w:rsidRDefault="00623E05" w:rsidP="00623E05">
            <w:pPr>
              <w:pStyle w:val="Aufzhlungszeichen1-klein"/>
              <w:ind w:left="313"/>
            </w:pPr>
            <w:r>
              <w:t>Reimschema erkennen</w:t>
            </w:r>
          </w:p>
          <w:p w:rsidR="00623E05" w:rsidRDefault="00623E05" w:rsidP="00623E05">
            <w:pPr>
              <w:pStyle w:val="Aufzhlungszeichen1-klein"/>
              <w:ind w:left="313"/>
            </w:pPr>
            <w:r>
              <w:t>Reimwörter formatieren</w:t>
            </w:r>
          </w:p>
          <w:p w:rsidR="00623E05" w:rsidRPr="005E7556" w:rsidRDefault="00623E05" w:rsidP="00623E05">
            <w:pPr>
              <w:pStyle w:val="Aufzhlungszeichen1-klein"/>
              <w:ind w:left="313"/>
            </w:pPr>
            <w:r>
              <w:t>Reimschema benennen</w:t>
            </w:r>
          </w:p>
        </w:tc>
        <w:tc>
          <w:tcPr>
            <w:tcW w:w="1575" w:type="pct"/>
            <w:gridSpan w:val="4"/>
          </w:tcPr>
          <w:p w:rsidR="00623E05" w:rsidRPr="00FF01C4" w:rsidRDefault="00623E05" w:rsidP="00623E05">
            <w:pPr>
              <w:pStyle w:val="Aufzhlungszeichen1-klein"/>
            </w:pPr>
            <w:r w:rsidRPr="00FF01C4">
              <w:t>Gedichte unter Berücksicht</w:t>
            </w:r>
            <w:r w:rsidRPr="00FF01C4">
              <w:t>i</w:t>
            </w:r>
            <w:r w:rsidRPr="00FF01C4">
              <w:t>gung inhaltlicher sowie einf</w:t>
            </w:r>
            <w:r w:rsidRPr="00FF01C4">
              <w:t>a</w:t>
            </w:r>
            <w:r w:rsidRPr="00FF01C4">
              <w:t>cher formaler und sprachl</w:t>
            </w:r>
            <w:r w:rsidRPr="00FF01C4">
              <w:t>i</w:t>
            </w:r>
            <w:r w:rsidRPr="00FF01C4">
              <w:t>cher Aspekte untersuchen.</w:t>
            </w:r>
          </w:p>
          <w:p w:rsidR="00623E05" w:rsidRPr="00541D06" w:rsidRDefault="00623E05" w:rsidP="00623E05">
            <w:pPr>
              <w:pStyle w:val="Aufzhlungszeichen1-klein"/>
            </w:pPr>
          </w:p>
        </w:tc>
        <w:tc>
          <w:tcPr>
            <w:tcW w:w="1110" w:type="pct"/>
            <w:gridSpan w:val="2"/>
          </w:tcPr>
          <w:p w:rsidR="00623E05" w:rsidRPr="00541D06" w:rsidRDefault="00623E05" w:rsidP="00623E05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623E05" w:rsidRPr="005E7556" w:rsidRDefault="00623E05" w:rsidP="00623E05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 xml:space="preserve">tionen und Daten zusammenfassen, </w:t>
            </w:r>
            <w:r w:rsidRPr="00541D06">
              <w:rPr>
                <w:rFonts w:cs="Arial"/>
                <w:sz w:val="22"/>
              </w:rPr>
              <w:lastRenderedPageBreak/>
              <w:t>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623E05" w:rsidRPr="006459B1" w:rsidRDefault="00623E05" w:rsidP="00623E05">
            <w:pPr>
              <w:rPr>
                <w:sz w:val="22"/>
              </w:rPr>
            </w:pPr>
            <w:r w:rsidRPr="006459B1">
              <w:rPr>
                <w:sz w:val="22"/>
              </w:rPr>
              <w:lastRenderedPageBreak/>
              <w:t>Datei(en) mit Gedicht(en) mit unterschiedlichen Rei</w:t>
            </w:r>
            <w:r w:rsidRPr="006459B1">
              <w:rPr>
                <w:sz w:val="22"/>
              </w:rPr>
              <w:t>m</w:t>
            </w:r>
            <w:r w:rsidRPr="006459B1">
              <w:rPr>
                <w:sz w:val="22"/>
              </w:rPr>
              <w:t>schemata z. B.:</w:t>
            </w:r>
          </w:p>
          <w:p w:rsidR="00623E05" w:rsidRPr="006459B1" w:rsidRDefault="00623E05" w:rsidP="00623E05">
            <w:pPr>
              <w:pStyle w:val="Aufzhlungszeichen1-klein"/>
            </w:pPr>
            <w:r w:rsidRPr="006459B1">
              <w:t>Friedrich Wilhelm Wa</w:t>
            </w:r>
            <w:r w:rsidRPr="006459B1">
              <w:t>g</w:t>
            </w:r>
            <w:r w:rsidRPr="006459B1">
              <w:t>ner: Vor dem Gewitter</w:t>
            </w:r>
          </w:p>
          <w:p w:rsidR="00623E05" w:rsidRPr="00623E05" w:rsidRDefault="00623E05" w:rsidP="00623E05">
            <w:pPr>
              <w:pStyle w:val="Aufzhlungszeichen1-klein"/>
              <w:rPr>
                <w:lang w:val="en-US"/>
              </w:rPr>
            </w:pPr>
            <w:proofErr w:type="spellStart"/>
            <w:r w:rsidRPr="009522B9">
              <w:rPr>
                <w:lang w:val="en-US"/>
              </w:rPr>
              <w:t>Mascha</w:t>
            </w:r>
            <w:proofErr w:type="spellEnd"/>
            <w:r w:rsidRPr="009522B9">
              <w:rPr>
                <w:lang w:val="en-US"/>
              </w:rPr>
              <w:t xml:space="preserve"> </w:t>
            </w:r>
            <w:proofErr w:type="spellStart"/>
            <w:r w:rsidRPr="009522B9">
              <w:rPr>
                <w:lang w:val="en-US"/>
              </w:rPr>
              <w:t>Kaléko</w:t>
            </w:r>
            <w:proofErr w:type="spellEnd"/>
            <w:r w:rsidRPr="009522B9">
              <w:rPr>
                <w:lang w:val="en-US"/>
              </w:rPr>
              <w:t xml:space="preserve">: </w:t>
            </w:r>
            <w:proofErr w:type="spellStart"/>
            <w:r w:rsidRPr="009522B9">
              <w:rPr>
                <w:lang w:val="en-US"/>
              </w:rPr>
              <w:t>Es</w:t>
            </w:r>
            <w:proofErr w:type="spellEnd"/>
            <w:r w:rsidRPr="009522B9">
              <w:rPr>
                <w:lang w:val="en-US"/>
              </w:rPr>
              <w:t xml:space="preserve"> </w:t>
            </w:r>
            <w:proofErr w:type="spellStart"/>
            <w:r w:rsidRPr="009522B9">
              <w:rPr>
                <w:lang w:val="en-US"/>
              </w:rPr>
              <w:t>re</w:t>
            </w:r>
            <w:r w:rsidRPr="009522B9">
              <w:rPr>
                <w:lang w:val="en-US"/>
              </w:rPr>
              <w:t>g</w:t>
            </w:r>
            <w:r w:rsidRPr="009522B9">
              <w:rPr>
                <w:lang w:val="en-US"/>
              </w:rPr>
              <w:t>net</w:t>
            </w:r>
            <w:proofErr w:type="spellEnd"/>
            <w:r w:rsidRPr="00623E05">
              <w:t xml:space="preserve"> </w:t>
            </w:r>
          </w:p>
        </w:tc>
      </w:tr>
      <w:tr w:rsidR="00623E05" w:rsidRPr="00C3022A" w:rsidTr="00541D06">
        <w:tc>
          <w:tcPr>
            <w:tcW w:w="942" w:type="pct"/>
            <w:gridSpan w:val="2"/>
          </w:tcPr>
          <w:p w:rsidR="00623E05" w:rsidRPr="005E7556" w:rsidRDefault="00623E05" w:rsidP="00623E05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5.</w:t>
            </w:r>
            <w:r>
              <w:rPr>
                <w:rFonts w:cs="Arial"/>
                <w:b/>
                <w:sz w:val="22"/>
              </w:rPr>
              <w:tab/>
              <w:t>Ein neues D</w:t>
            </w:r>
            <w:r>
              <w:rPr>
                <w:rFonts w:cs="Arial"/>
                <w:b/>
                <w:sz w:val="22"/>
              </w:rPr>
              <w:t>o</w:t>
            </w:r>
            <w:r>
              <w:rPr>
                <w:rFonts w:cs="Arial"/>
                <w:b/>
                <w:sz w:val="22"/>
              </w:rPr>
              <w:t>kument erste</w:t>
            </w:r>
            <w:r>
              <w:rPr>
                <w:rFonts w:cs="Arial"/>
                <w:b/>
                <w:sz w:val="22"/>
              </w:rPr>
              <w:t>l</w:t>
            </w:r>
            <w:r>
              <w:rPr>
                <w:rFonts w:cs="Arial"/>
                <w:b/>
                <w:sz w:val="22"/>
              </w:rPr>
              <w:t>len und spe</w:t>
            </w:r>
            <w:r>
              <w:rPr>
                <w:rFonts w:cs="Arial"/>
                <w:b/>
                <w:sz w:val="22"/>
              </w:rPr>
              <w:t>i</w:t>
            </w:r>
            <w:r>
              <w:rPr>
                <w:rFonts w:cs="Arial"/>
                <w:b/>
                <w:sz w:val="22"/>
              </w:rPr>
              <w:t>chern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623E05" w:rsidRPr="005E7556" w:rsidRDefault="00623E05" w:rsidP="00623E05">
            <w:pPr>
              <w:pStyle w:val="Aufzhlungszeichen1-klein"/>
              <w:ind w:left="313"/>
            </w:pPr>
            <w:r>
              <w:t>Ein Parallelg</w:t>
            </w:r>
            <w:r>
              <w:t>e</w:t>
            </w:r>
            <w:r>
              <w:t>dicht verfassen</w:t>
            </w:r>
          </w:p>
        </w:tc>
        <w:tc>
          <w:tcPr>
            <w:tcW w:w="1575" w:type="pct"/>
            <w:gridSpan w:val="4"/>
          </w:tcPr>
          <w:p w:rsidR="00623E05" w:rsidRPr="00FF01C4" w:rsidRDefault="00623E05" w:rsidP="00623E05">
            <w:pPr>
              <w:pStyle w:val="Aufzhlungszeichen1-klein"/>
            </w:pPr>
            <w:r w:rsidRPr="00FF01C4">
              <w:t>Gedichte unter Berücksicht</w:t>
            </w:r>
            <w:r w:rsidRPr="00FF01C4">
              <w:t>i</w:t>
            </w:r>
            <w:r w:rsidRPr="00FF01C4">
              <w:t>gung inhaltlicher sowie einf</w:t>
            </w:r>
            <w:r w:rsidRPr="00FF01C4">
              <w:t>a</w:t>
            </w:r>
            <w:r w:rsidRPr="00FF01C4">
              <w:t>cher formaler und sprachl</w:t>
            </w:r>
            <w:r w:rsidRPr="00FF01C4">
              <w:t>i</w:t>
            </w:r>
            <w:r w:rsidRPr="00FF01C4">
              <w:t>cher Aspekte untersuchen.</w:t>
            </w:r>
          </w:p>
          <w:p w:rsidR="00623E05" w:rsidRPr="00541D06" w:rsidRDefault="00623E05" w:rsidP="00623E05">
            <w:pPr>
              <w:pStyle w:val="Aufzhlungszeichen1-klein"/>
            </w:pPr>
            <w:r w:rsidRPr="00FF01C4">
              <w:t>einfache Texte nach Muster […]</w:t>
            </w:r>
            <w:r w:rsidR="00C749B2">
              <w:t xml:space="preserve"> </w:t>
            </w:r>
            <w:r w:rsidRPr="00FF01C4">
              <w:t>überarbeiten.</w:t>
            </w:r>
          </w:p>
        </w:tc>
        <w:tc>
          <w:tcPr>
            <w:tcW w:w="1110" w:type="pct"/>
            <w:gridSpan w:val="2"/>
          </w:tcPr>
          <w:p w:rsidR="00623E05" w:rsidRPr="00541D06" w:rsidRDefault="00623E05" w:rsidP="00623E05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623E05" w:rsidRPr="005E7556" w:rsidRDefault="00623E05" w:rsidP="00623E05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623E05" w:rsidRPr="001227E0" w:rsidRDefault="00623E05" w:rsidP="00623E05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Datei mit einem Gedicht als Vorlage z. B.:</w:t>
            </w:r>
          </w:p>
          <w:p w:rsidR="00623E05" w:rsidRPr="007B3439" w:rsidRDefault="00623E05" w:rsidP="000763B6">
            <w:pPr>
              <w:pStyle w:val="Aufzhlungszeichen1-klein"/>
              <w:numPr>
                <w:ilvl w:val="0"/>
                <w:numId w:val="5"/>
              </w:numPr>
              <w:ind w:left="327" w:hanging="284"/>
              <w:rPr>
                <w:rFonts w:cs="Arial"/>
              </w:rPr>
            </w:pPr>
            <w:r w:rsidRPr="001227E0">
              <w:t xml:space="preserve">Georg </w:t>
            </w:r>
            <w:proofErr w:type="spellStart"/>
            <w:r w:rsidRPr="001227E0">
              <w:t>Britting</w:t>
            </w:r>
            <w:proofErr w:type="spellEnd"/>
            <w:r w:rsidRPr="001227E0">
              <w:t>, Goldene Welt</w:t>
            </w:r>
          </w:p>
        </w:tc>
      </w:tr>
      <w:tr w:rsidR="00C749B2" w:rsidRPr="00C3022A" w:rsidTr="00541D06">
        <w:tc>
          <w:tcPr>
            <w:tcW w:w="942" w:type="pct"/>
            <w:gridSpan w:val="2"/>
          </w:tcPr>
          <w:p w:rsidR="00C749B2" w:rsidRPr="005E7556" w:rsidRDefault="00C749B2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6.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C749B2" w:rsidRPr="005E7556" w:rsidRDefault="00C749B2" w:rsidP="0047549A">
            <w:pPr>
              <w:pStyle w:val="Aufzhlungszeichen1-klein"/>
              <w:ind w:left="313"/>
            </w:pPr>
            <w:r>
              <w:t>Ein Gedicht mit digitalen Mi</w:t>
            </w:r>
            <w:r>
              <w:t>t</w:t>
            </w:r>
            <w:r>
              <w:t>teln gestalten</w:t>
            </w:r>
          </w:p>
        </w:tc>
        <w:tc>
          <w:tcPr>
            <w:tcW w:w="1575" w:type="pct"/>
            <w:gridSpan w:val="4"/>
          </w:tcPr>
          <w:p w:rsidR="00C749B2" w:rsidRPr="00541D06" w:rsidRDefault="00C749B2" w:rsidP="00C749B2">
            <w:pPr>
              <w:pStyle w:val="Aufzhlungszeichen1-klein"/>
            </w:pPr>
            <w:r w:rsidRPr="00FF01C4">
              <w:t>einfache Texte […]</w:t>
            </w:r>
            <w:r>
              <w:t xml:space="preserve"> </w:t>
            </w:r>
            <w:r w:rsidRPr="00FF01C4">
              <w:t>übera</w:t>
            </w:r>
            <w:r w:rsidRPr="00FF01C4">
              <w:t>r</w:t>
            </w:r>
            <w:r w:rsidRPr="00FF01C4">
              <w:t>beiten.</w:t>
            </w:r>
          </w:p>
        </w:tc>
        <w:tc>
          <w:tcPr>
            <w:tcW w:w="1110" w:type="pct"/>
            <w:gridSpan w:val="2"/>
          </w:tcPr>
          <w:p w:rsidR="00C749B2" w:rsidRPr="00541D0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C749B2" w:rsidRPr="005E755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C749B2" w:rsidRPr="007B3439" w:rsidRDefault="00C749B2" w:rsidP="00C749B2">
            <w:pPr>
              <w:pStyle w:val="Aufzhlungszeichen1-klein"/>
              <w:numPr>
                <w:ilvl w:val="0"/>
                <w:numId w:val="0"/>
              </w:numPr>
              <w:ind w:left="14"/>
              <w:rPr>
                <w:rFonts w:cs="Arial"/>
              </w:rPr>
            </w:pPr>
            <w:r>
              <w:rPr>
                <w:rFonts w:cs="Arial"/>
              </w:rPr>
              <w:t xml:space="preserve">Bearbeitung eines selbst gewählten Gedichts dieses Unterrichtsvorhabens </w:t>
            </w:r>
          </w:p>
        </w:tc>
      </w:tr>
    </w:tbl>
    <w:p w:rsidR="00037991" w:rsidRPr="005E7556" w:rsidRDefault="00037991" w:rsidP="00037991">
      <w:pPr>
        <w:rPr>
          <w:rFonts w:cs="Arial"/>
        </w:rPr>
      </w:pPr>
    </w:p>
    <w:p w:rsidR="00037991" w:rsidRPr="005E7556" w:rsidRDefault="00037991" w:rsidP="00037991">
      <w:pPr>
        <w:spacing w:after="160" w:line="259" w:lineRule="auto"/>
        <w:rPr>
          <w:rFonts w:cs="Arial"/>
          <w:b/>
        </w:rPr>
      </w:pPr>
    </w:p>
    <w:p w:rsidR="00C749B2" w:rsidRDefault="00C749B2" w:rsidP="00C749B2">
      <w:pPr>
        <w:pStyle w:val="berschrift-Teilaufgabe"/>
        <w:spacing w:line="360" w:lineRule="auto"/>
        <w:jc w:val="center"/>
        <w:sectPr w:rsidR="00C749B2" w:rsidSect="00EA66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74" w:right="1247" w:bottom="1418" w:left="1247" w:header="851" w:footer="851" w:gutter="0"/>
          <w:cols w:space="708"/>
          <w:docGrid w:linePitch="360"/>
        </w:sectPr>
      </w:pPr>
    </w:p>
    <w:p w:rsidR="00C749B2" w:rsidRDefault="00C749B2" w:rsidP="00C749B2">
      <w:pPr>
        <w:pStyle w:val="berschrift-Teilaufgabe"/>
        <w:spacing w:line="360" w:lineRule="auto"/>
        <w:jc w:val="center"/>
      </w:pPr>
      <w:r w:rsidRPr="005E7556">
        <w:lastRenderedPageBreak/>
        <w:t>Entwurf Medienkompetenz „</w:t>
      </w:r>
      <w:r>
        <w:t>Bedienen und Anwenden</w:t>
      </w:r>
      <w:r w:rsidRPr="005E7556">
        <w:t xml:space="preserve">“ – </w:t>
      </w:r>
      <w:r>
        <w:br/>
        <w:t>Ein Textverarbeitungsprogramm kennen lernen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C749B2" w:rsidRPr="005E7556" w:rsidTr="0047549A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749B2" w:rsidRPr="003301CC" w:rsidRDefault="00C749B2" w:rsidP="0047549A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B2" w:rsidRPr="003301CC" w:rsidRDefault="00C749B2" w:rsidP="0047549A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B2" w:rsidRPr="003301CC" w:rsidRDefault="00C749B2" w:rsidP="0047549A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B2" w:rsidRPr="003301CC" w:rsidRDefault="00C749B2" w:rsidP="0047549A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49B2" w:rsidRPr="003301CC" w:rsidRDefault="00C749B2" w:rsidP="0047549A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749B2" w:rsidRPr="00844019" w:rsidRDefault="00C749B2" w:rsidP="0047549A">
            <w:pPr>
              <w:jc w:val="center"/>
              <w:rPr>
                <w:rFonts w:cs="Arial"/>
                <w:sz w:val="22"/>
              </w:rPr>
            </w:pPr>
            <w:r w:rsidRPr="00844019">
              <w:rPr>
                <w:rFonts w:cs="Arial"/>
                <w:sz w:val="22"/>
              </w:rPr>
              <w:t>Jahrgang 10</w:t>
            </w:r>
          </w:p>
        </w:tc>
      </w:tr>
      <w:tr w:rsidR="00C749B2" w:rsidRPr="005E7556" w:rsidTr="0047549A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749B2" w:rsidRDefault="00C749B2" w:rsidP="0047549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C749B2" w:rsidRPr="005E7556" w:rsidRDefault="00C749B2" w:rsidP="0047549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  <w:t>Naturgedichte – Gedichte gestaltend erschließen und verfassen</w:t>
            </w:r>
          </w:p>
          <w:p w:rsidR="00C749B2" w:rsidRPr="005E7556" w:rsidRDefault="00C749B2" w:rsidP="0047549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C749B2" w:rsidRPr="005E7556" w:rsidTr="0047549A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B2" w:rsidRPr="00C749B2" w:rsidRDefault="00C749B2" w:rsidP="0047549A">
            <w:pPr>
              <w:pStyle w:val="berschrift-Teilaufgabe"/>
              <w:rPr>
                <w:sz w:val="22"/>
                <w:szCs w:val="22"/>
              </w:rPr>
            </w:pPr>
            <w:r w:rsidRPr="00C749B2">
              <w:rPr>
                <w:sz w:val="22"/>
                <w:szCs w:val="22"/>
                <w:highlight w:val="green"/>
              </w:rPr>
              <w:t>Kernlehrplan Gesamtschule</w:t>
            </w:r>
          </w:p>
          <w:p w:rsidR="00C749B2" w:rsidRPr="005E7556" w:rsidRDefault="00C749B2" w:rsidP="0047549A">
            <w:pPr>
              <w:rPr>
                <w:rFonts w:cs="Arial"/>
                <w:sz w:val="22"/>
              </w:rPr>
            </w:pPr>
          </w:p>
          <w:p w:rsidR="00C749B2" w:rsidRDefault="00C749B2" w:rsidP="0047549A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C749B2" w:rsidRDefault="00C749B2" w:rsidP="0047549A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Gedichte mit Hilfe eines Textve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arbeitungsprogramms bearbeiten</w:t>
            </w:r>
          </w:p>
          <w:p w:rsidR="00C749B2" w:rsidRDefault="00C749B2" w:rsidP="0047549A">
            <w:pPr>
              <w:rPr>
                <w:rFonts w:cs="Arial"/>
                <w:b/>
                <w:sz w:val="22"/>
              </w:rPr>
            </w:pPr>
          </w:p>
          <w:p w:rsidR="00C749B2" w:rsidRDefault="00C749B2" w:rsidP="0047549A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C749B2" w:rsidRPr="007F47DB" w:rsidRDefault="00C749B2" w:rsidP="0047549A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können grundlegende Funktionen eines Textverarbeitungsprogramms nutzen. </w:t>
            </w:r>
          </w:p>
          <w:p w:rsidR="00C749B2" w:rsidRPr="00847DC6" w:rsidRDefault="00C749B2" w:rsidP="0047549A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9B2" w:rsidRDefault="00C749B2" w:rsidP="0047549A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C749B2" w:rsidRPr="005E7556" w:rsidRDefault="00C749B2" w:rsidP="0047549A">
            <w:pPr>
              <w:rPr>
                <w:rFonts w:cs="Arial"/>
                <w:sz w:val="22"/>
              </w:rPr>
            </w:pPr>
          </w:p>
          <w:p w:rsidR="00C749B2" w:rsidRPr="005E7556" w:rsidRDefault="00C749B2" w:rsidP="0047549A">
            <w:pPr>
              <w:spacing w:after="4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Pr="005E7556">
              <w:rPr>
                <w:rFonts w:cs="Arial"/>
                <w:b/>
                <w:sz w:val="22"/>
              </w:rPr>
              <w:t xml:space="preserve">. </w:t>
            </w:r>
            <w:r>
              <w:rPr>
                <w:rFonts w:cs="Arial"/>
                <w:b/>
                <w:sz w:val="22"/>
              </w:rPr>
              <w:t>Bedienen und Anwenden</w:t>
            </w:r>
          </w:p>
          <w:p w:rsidR="00C749B2" w:rsidRPr="005E7556" w:rsidRDefault="00C749B2" w:rsidP="0047549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Pr="00037991">
              <w:rPr>
                <w:rFonts w:cs="Arial"/>
                <w:b/>
                <w:sz w:val="22"/>
              </w:rPr>
              <w:t xml:space="preserve">.1 </w:t>
            </w:r>
            <w:r>
              <w:rPr>
                <w:rFonts w:cs="Arial"/>
                <w:b/>
                <w:sz w:val="22"/>
              </w:rPr>
              <w:t>Medienausstattung (Hardware)</w:t>
            </w:r>
            <w:r w:rsidRPr="005E7556">
              <w:rPr>
                <w:rFonts w:cs="Arial"/>
                <w:sz w:val="22"/>
              </w:rPr>
              <w:t xml:space="preserve">: </w:t>
            </w:r>
            <w:r>
              <w:rPr>
                <w:rFonts w:cs="Arial"/>
                <w:sz w:val="22"/>
              </w:rPr>
              <w:t>Medienausstattung (Hardware) kennen, auswählen und reflektiert anwenden; mit dieser verantwo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tungsvoll umgehen</w:t>
            </w:r>
          </w:p>
          <w:p w:rsidR="00C749B2" w:rsidRPr="005E7556" w:rsidRDefault="00C749B2" w:rsidP="0047549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Pr="00037991">
              <w:rPr>
                <w:rFonts w:cs="Arial"/>
                <w:b/>
                <w:sz w:val="22"/>
              </w:rPr>
              <w:t>.</w:t>
            </w:r>
            <w:r w:rsidRPr="00B132B6">
              <w:rPr>
                <w:rFonts w:cs="Arial"/>
                <w:b/>
                <w:spacing w:val="-3"/>
                <w:sz w:val="22"/>
              </w:rPr>
              <w:t xml:space="preserve">2 </w:t>
            </w:r>
            <w:r>
              <w:rPr>
                <w:rFonts w:cs="Arial"/>
                <w:b/>
                <w:spacing w:val="-3"/>
                <w:sz w:val="22"/>
              </w:rPr>
              <w:t>Digitale Werkzeuge</w:t>
            </w:r>
            <w:r w:rsidRPr="00B132B6">
              <w:rPr>
                <w:rFonts w:cs="Arial"/>
                <w:spacing w:val="-3"/>
                <w:sz w:val="22"/>
              </w:rPr>
              <w:t xml:space="preserve">: </w:t>
            </w:r>
            <w:r>
              <w:rPr>
                <w:rFonts w:cs="Arial"/>
                <w:spacing w:val="-3"/>
                <w:sz w:val="22"/>
              </w:rPr>
              <w:t xml:space="preserve">Verschiedene digitale Werkzeuge und deren Funktionsumfang kennen, auswählen sowie diese kreativ, reflektiert und zielgerichtet einsetzen </w:t>
            </w:r>
          </w:p>
          <w:p w:rsidR="00C749B2" w:rsidRPr="008A0EB1" w:rsidRDefault="00C749B2" w:rsidP="0047549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1.3 Datenorganisation</w:t>
            </w:r>
            <w:r w:rsidRPr="005E7556">
              <w:rPr>
                <w:rFonts w:cs="Arial"/>
                <w:sz w:val="22"/>
              </w:rPr>
              <w:t xml:space="preserve">: </w:t>
            </w:r>
            <w:r>
              <w:rPr>
                <w:rFonts w:cs="Arial"/>
                <w:sz w:val="22"/>
              </w:rPr>
              <w:t>Informationen und Daten sicher speichern, wiederfinden und von verschiedenen Orten abrufen; Informationen und Daten zusammenfassen, organisieren und strukturiert aufbewahren</w:t>
            </w:r>
          </w:p>
          <w:p w:rsidR="00C749B2" w:rsidRPr="008A0EB1" w:rsidRDefault="00C749B2" w:rsidP="0047549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Pr="00037991">
              <w:rPr>
                <w:rFonts w:cs="Arial"/>
                <w:b/>
                <w:sz w:val="22"/>
              </w:rPr>
              <w:t xml:space="preserve">.4 </w:t>
            </w:r>
            <w:r>
              <w:rPr>
                <w:rFonts w:cs="Arial"/>
                <w:b/>
                <w:sz w:val="22"/>
              </w:rPr>
              <w:t>Datenschutz und Informationssicherheit</w:t>
            </w:r>
            <w:r w:rsidRPr="005E7556">
              <w:rPr>
                <w:rFonts w:cs="Arial"/>
                <w:sz w:val="22"/>
              </w:rPr>
              <w:t xml:space="preserve">: </w:t>
            </w:r>
            <w:r>
              <w:rPr>
                <w:rFonts w:cs="Arial"/>
                <w:sz w:val="22"/>
              </w:rPr>
              <w:t>Verantwortungsvoll mit persönlichen und fremden Daten umgehen; Datenschutz, Pr</w:t>
            </w:r>
            <w:r>
              <w:rPr>
                <w:rFonts w:cs="Arial"/>
                <w:sz w:val="22"/>
              </w:rPr>
              <w:t>i</w:t>
            </w:r>
            <w:r>
              <w:rPr>
                <w:rFonts w:cs="Arial"/>
                <w:sz w:val="22"/>
              </w:rPr>
              <w:t>vatsphäre und Informationssicherheit beachten</w:t>
            </w:r>
          </w:p>
        </w:tc>
      </w:tr>
      <w:tr w:rsidR="00C749B2" w:rsidRPr="005E7556" w:rsidTr="0047549A">
        <w:tc>
          <w:tcPr>
            <w:tcW w:w="942" w:type="pct"/>
            <w:gridSpan w:val="2"/>
          </w:tcPr>
          <w:p w:rsidR="00C749B2" w:rsidRPr="00DC28AA" w:rsidRDefault="00C749B2" w:rsidP="0047549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C749B2" w:rsidRPr="005E7556" w:rsidRDefault="00C749B2" w:rsidP="00C749B2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…</w:t>
            </w:r>
          </w:p>
        </w:tc>
        <w:tc>
          <w:tcPr>
            <w:tcW w:w="1110" w:type="pct"/>
            <w:gridSpan w:val="2"/>
          </w:tcPr>
          <w:p w:rsidR="00C749B2" w:rsidRPr="005E7556" w:rsidRDefault="00C749B2" w:rsidP="0047549A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C749B2" w:rsidRPr="00DC28AA" w:rsidRDefault="00C749B2" w:rsidP="0047549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C749B2" w:rsidRPr="005E7556" w:rsidTr="0047549A">
        <w:tc>
          <w:tcPr>
            <w:tcW w:w="942" w:type="pct"/>
            <w:gridSpan w:val="2"/>
          </w:tcPr>
          <w:p w:rsidR="00C749B2" w:rsidRPr="005E7556" w:rsidRDefault="00C749B2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C749B2" w:rsidRPr="005E7556" w:rsidRDefault="00C749B2" w:rsidP="0047549A">
            <w:pPr>
              <w:pStyle w:val="Aufzhlungszeichen1-klein"/>
              <w:ind w:left="313"/>
            </w:pPr>
            <w:r>
              <w:t>Ein Gedicht in Form bringen: Vers- und Str</w:t>
            </w:r>
            <w:r>
              <w:t>o</w:t>
            </w:r>
            <w:r>
              <w:t>phenform wi</w:t>
            </w:r>
            <w:r>
              <w:t>e</w:t>
            </w:r>
            <w:r>
              <w:t>der herstellen</w:t>
            </w:r>
          </w:p>
        </w:tc>
        <w:tc>
          <w:tcPr>
            <w:tcW w:w="1575" w:type="pct"/>
            <w:gridSpan w:val="4"/>
          </w:tcPr>
          <w:p w:rsidR="00C749B2" w:rsidRPr="00541D06" w:rsidRDefault="00C749B2" w:rsidP="0047549A">
            <w:pPr>
              <w:pStyle w:val="Aufzhlungszeichen1-klein"/>
            </w:pPr>
            <w:r w:rsidRPr="00A44F92">
              <w:t>untersuchen Gedichte unter Berücksichtigung einfacher formaler und sprachlicher Beobachtungen.</w:t>
            </w:r>
          </w:p>
        </w:tc>
        <w:tc>
          <w:tcPr>
            <w:tcW w:w="1110" w:type="pct"/>
            <w:gridSpan w:val="2"/>
          </w:tcPr>
          <w:p w:rsidR="00C749B2" w:rsidRPr="00541D0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C749B2" w:rsidRPr="005E755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C749B2" w:rsidRPr="006459B1" w:rsidRDefault="00C749B2" w:rsidP="0047549A">
            <w:pPr>
              <w:rPr>
                <w:sz w:val="22"/>
              </w:rPr>
            </w:pPr>
            <w:r w:rsidRPr="006459B1">
              <w:rPr>
                <w:sz w:val="22"/>
              </w:rPr>
              <w:t>Datei mit einem Gedicht, dessen Form aufgelöst wu</w:t>
            </w:r>
            <w:r w:rsidRPr="006459B1">
              <w:rPr>
                <w:sz w:val="22"/>
              </w:rPr>
              <w:t>r</w:t>
            </w:r>
            <w:r w:rsidRPr="006459B1">
              <w:rPr>
                <w:sz w:val="22"/>
              </w:rPr>
              <w:t>de z.B.:</w:t>
            </w:r>
          </w:p>
          <w:p w:rsidR="00C749B2" w:rsidRPr="00AB0CD7" w:rsidRDefault="00C749B2" w:rsidP="0047549A">
            <w:pPr>
              <w:pStyle w:val="Aufzhlungszeichen1-klein"/>
              <w:rPr>
                <w:lang w:val="en-US"/>
              </w:rPr>
            </w:pPr>
            <w:r w:rsidRPr="002A3C6E">
              <w:rPr>
                <w:lang w:val="en-US"/>
              </w:rPr>
              <w:t xml:space="preserve">Frank </w:t>
            </w:r>
            <w:proofErr w:type="spellStart"/>
            <w:r w:rsidRPr="002A3C6E">
              <w:rPr>
                <w:lang w:val="en-US"/>
              </w:rPr>
              <w:t>Trautner</w:t>
            </w:r>
            <w:proofErr w:type="spellEnd"/>
            <w:r w:rsidRPr="002A3C6E">
              <w:rPr>
                <w:lang w:val="en-US"/>
              </w:rPr>
              <w:t xml:space="preserve">, </w:t>
            </w:r>
            <w:proofErr w:type="spellStart"/>
            <w:r w:rsidRPr="002A3C6E">
              <w:rPr>
                <w:lang w:val="en-US"/>
              </w:rPr>
              <w:t>Schmolke</w:t>
            </w:r>
            <w:proofErr w:type="spellEnd"/>
            <w:r w:rsidRPr="002A3C6E">
              <w:rPr>
                <w:lang w:val="en-US"/>
              </w:rPr>
              <w:t xml:space="preserve"> Wolke</w:t>
            </w:r>
          </w:p>
          <w:p w:rsidR="00C749B2" w:rsidRPr="00D41D14" w:rsidRDefault="00C749B2" w:rsidP="0047549A">
            <w:pPr>
              <w:pStyle w:val="Aufzhlungszeichen1-klein"/>
            </w:pPr>
            <w:r w:rsidRPr="00D41D14">
              <w:t xml:space="preserve">Georg </w:t>
            </w:r>
            <w:proofErr w:type="spellStart"/>
            <w:r w:rsidRPr="00D41D14">
              <w:t>Bydlinski</w:t>
            </w:r>
            <w:proofErr w:type="spellEnd"/>
            <w:r w:rsidRPr="00D41D14">
              <w:t xml:space="preserve">, Die Dinge reden </w:t>
            </w:r>
          </w:p>
        </w:tc>
      </w:tr>
      <w:tr w:rsidR="00C749B2" w:rsidRPr="005E7556" w:rsidTr="0047549A">
        <w:tc>
          <w:tcPr>
            <w:tcW w:w="942" w:type="pct"/>
            <w:gridSpan w:val="2"/>
          </w:tcPr>
          <w:p w:rsidR="00C749B2" w:rsidRPr="005E7556" w:rsidRDefault="00C749B2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2.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C749B2" w:rsidRPr="005E7556" w:rsidRDefault="00C749B2" w:rsidP="0047549A">
            <w:pPr>
              <w:pStyle w:val="Aufzhlungszeichen1-klein"/>
              <w:ind w:left="313"/>
            </w:pPr>
            <w:r>
              <w:t xml:space="preserve">Ein Gedicht in </w:t>
            </w:r>
            <w:r>
              <w:lastRenderedPageBreak/>
              <w:t>Form bringen: Die Ausric</w:t>
            </w:r>
            <w:r>
              <w:t>h</w:t>
            </w:r>
            <w:r>
              <w:t>tung des Textes passend zum Inhalt wählen</w:t>
            </w:r>
          </w:p>
        </w:tc>
        <w:tc>
          <w:tcPr>
            <w:tcW w:w="1575" w:type="pct"/>
            <w:gridSpan w:val="4"/>
          </w:tcPr>
          <w:p w:rsidR="00C749B2" w:rsidRPr="00541D06" w:rsidRDefault="00C749B2" w:rsidP="0047549A">
            <w:pPr>
              <w:pStyle w:val="Aufzhlungszeichen1-klein"/>
            </w:pPr>
            <w:r w:rsidRPr="00A44F92">
              <w:lastRenderedPageBreak/>
              <w:t>untersuchen Gedichte unter Berücksichtigung einfacher formaler und sprachlicher Beobachtungen.</w:t>
            </w:r>
          </w:p>
        </w:tc>
        <w:tc>
          <w:tcPr>
            <w:tcW w:w="1110" w:type="pct"/>
            <w:gridSpan w:val="2"/>
          </w:tcPr>
          <w:p w:rsidR="00C749B2" w:rsidRPr="00541D0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lastRenderedPageBreak/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C749B2" w:rsidRPr="005E755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C749B2" w:rsidRPr="008F75CA" w:rsidRDefault="00C749B2" w:rsidP="0047549A">
            <w:pPr>
              <w:rPr>
                <w:sz w:val="22"/>
              </w:rPr>
            </w:pPr>
            <w:r w:rsidRPr="008F75CA">
              <w:rPr>
                <w:sz w:val="22"/>
              </w:rPr>
              <w:lastRenderedPageBreak/>
              <w:t>Datei mit einem Gedicht, dessen Ausrichtung noch unbestimmt ist z.B..:</w:t>
            </w:r>
          </w:p>
          <w:p w:rsidR="00C749B2" w:rsidRPr="007B3439" w:rsidRDefault="00C749B2" w:rsidP="0047549A">
            <w:pPr>
              <w:pStyle w:val="Aufzhlungszeichen1-klein"/>
              <w:rPr>
                <w:rFonts w:cs="Arial"/>
              </w:rPr>
            </w:pPr>
            <w:r w:rsidRPr="004B16AF">
              <w:rPr>
                <w:lang w:val="en-US"/>
              </w:rPr>
              <w:t xml:space="preserve">Josef </w:t>
            </w:r>
            <w:proofErr w:type="spellStart"/>
            <w:r w:rsidRPr="004B16AF">
              <w:rPr>
                <w:lang w:val="en-US"/>
              </w:rPr>
              <w:t>Guggenmos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Pr="004B16AF">
              <w:rPr>
                <w:lang w:val="en-US"/>
              </w:rPr>
              <w:lastRenderedPageBreak/>
              <w:t>Fichtenzapfenzupfen</w:t>
            </w:r>
            <w:proofErr w:type="spellEnd"/>
          </w:p>
        </w:tc>
      </w:tr>
      <w:tr w:rsidR="00C749B2" w:rsidRPr="005E7556" w:rsidTr="0047549A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c>
          <w:tcPr>
            <w:tcW w:w="942" w:type="pct"/>
            <w:gridSpan w:val="2"/>
          </w:tcPr>
          <w:p w:rsidR="00C749B2" w:rsidRPr="005E7556" w:rsidRDefault="00C749B2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3.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C749B2" w:rsidRPr="005E7556" w:rsidRDefault="00C749B2" w:rsidP="0047549A">
            <w:pPr>
              <w:pStyle w:val="Aufzhlungszeichen1-klein"/>
              <w:ind w:left="313"/>
            </w:pPr>
            <w:r>
              <w:t>Reimwörter e</w:t>
            </w:r>
            <w:r>
              <w:t>r</w:t>
            </w:r>
            <w:r>
              <w:t>gänzen und durch besond</w:t>
            </w:r>
            <w:r>
              <w:t>e</w:t>
            </w:r>
            <w:r>
              <w:t>re Formati</w:t>
            </w:r>
            <w:r>
              <w:t>e</w:t>
            </w:r>
            <w:r>
              <w:t>rung hervorh</w:t>
            </w:r>
            <w:r>
              <w:t>e</w:t>
            </w:r>
            <w:r>
              <w:t>ben</w:t>
            </w:r>
          </w:p>
        </w:tc>
        <w:tc>
          <w:tcPr>
            <w:tcW w:w="1575" w:type="pct"/>
            <w:gridSpan w:val="4"/>
          </w:tcPr>
          <w:p w:rsidR="00C749B2" w:rsidRDefault="00C749B2" w:rsidP="00C749B2">
            <w:pPr>
              <w:pStyle w:val="Aufzhlungszeichen1-klein"/>
            </w:pPr>
            <w:r w:rsidRPr="00A44F92">
              <w:t>untersuchen Gedichte unter Berücksichtigung einfacher formaler und sprachlicher Beobachtungen.</w:t>
            </w:r>
          </w:p>
          <w:p w:rsidR="00C749B2" w:rsidRPr="00541D06" w:rsidRDefault="00C749B2" w:rsidP="00C749B2">
            <w:pPr>
              <w:pStyle w:val="Aufzhlungszeichen1-klein"/>
            </w:pPr>
            <w:r w:rsidRPr="00A44F92">
              <w:t>kennen und beachten satzb</w:t>
            </w:r>
            <w:r w:rsidRPr="00A44F92">
              <w:t>e</w:t>
            </w:r>
            <w:r w:rsidRPr="00A44F92">
              <w:t>zogenen Regelungen (Ken</w:t>
            </w:r>
            <w:r w:rsidRPr="00A44F92">
              <w:t>n</w:t>
            </w:r>
            <w:r w:rsidRPr="00A44F92">
              <w:t>zeichen für die Großschre</w:t>
            </w:r>
            <w:r w:rsidRPr="00A44F92">
              <w:t>i</w:t>
            </w:r>
            <w:r w:rsidRPr="00A44F92">
              <w:t>bung)</w:t>
            </w:r>
          </w:p>
        </w:tc>
        <w:tc>
          <w:tcPr>
            <w:tcW w:w="1110" w:type="pct"/>
            <w:gridSpan w:val="2"/>
          </w:tcPr>
          <w:p w:rsidR="00C749B2" w:rsidRPr="00541D0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</w:t>
            </w:r>
            <w:r w:rsidRPr="00541D06">
              <w:rPr>
                <w:rFonts w:cs="Arial"/>
                <w:sz w:val="22"/>
              </w:rPr>
              <w:t>k</w:t>
            </w:r>
            <w:r w:rsidRPr="00541D06">
              <w:rPr>
                <w:rFonts w:cs="Arial"/>
                <w:sz w:val="22"/>
              </w:rPr>
              <w:t>tionsumfang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C749B2" w:rsidRPr="005E755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speichern, wi</w:t>
            </w:r>
            <w:r w:rsidRPr="00541D06">
              <w:rPr>
                <w:rFonts w:cs="Arial"/>
                <w:sz w:val="22"/>
              </w:rPr>
              <w:t>e</w:t>
            </w:r>
            <w:r w:rsidRPr="00541D06">
              <w:rPr>
                <w:rFonts w:cs="Arial"/>
                <w:sz w:val="22"/>
              </w:rPr>
              <w:t>derfinden und von verschied</w:t>
            </w:r>
            <w:r w:rsidRPr="00541D06">
              <w:rPr>
                <w:rFonts w:cs="Arial"/>
                <w:sz w:val="22"/>
              </w:rPr>
              <w:t>e</w:t>
            </w:r>
            <w:r w:rsidRPr="00541D06">
              <w:rPr>
                <w:rFonts w:cs="Arial"/>
                <w:sz w:val="22"/>
              </w:rPr>
              <w:t>nen Orten abr</w:t>
            </w:r>
            <w:r w:rsidRPr="00541D06">
              <w:rPr>
                <w:rFonts w:cs="Arial"/>
                <w:sz w:val="22"/>
              </w:rPr>
              <w:t>u</w:t>
            </w:r>
            <w:r w:rsidRPr="00541D06">
              <w:rPr>
                <w:rFonts w:cs="Arial"/>
                <w:sz w:val="22"/>
              </w:rPr>
              <w:t>fen; Informati</w:t>
            </w:r>
            <w:r w:rsidRPr="00541D06">
              <w:rPr>
                <w:rFonts w:cs="Arial"/>
                <w:sz w:val="22"/>
              </w:rPr>
              <w:t>o</w:t>
            </w:r>
            <w:r w:rsidRPr="00541D06">
              <w:rPr>
                <w:rFonts w:cs="Arial"/>
                <w:sz w:val="22"/>
              </w:rPr>
              <w:t>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C749B2" w:rsidRPr="006459B1" w:rsidRDefault="00C749B2" w:rsidP="0047549A">
            <w:pPr>
              <w:rPr>
                <w:sz w:val="22"/>
              </w:rPr>
            </w:pPr>
            <w:r w:rsidRPr="006459B1">
              <w:rPr>
                <w:sz w:val="22"/>
              </w:rPr>
              <w:t>Datei mit einem Gedicht als Lückentext z.B.:</w:t>
            </w:r>
          </w:p>
          <w:p w:rsidR="00C749B2" w:rsidRPr="00623E05" w:rsidRDefault="00C749B2" w:rsidP="0047549A">
            <w:pPr>
              <w:pStyle w:val="Aufzhlungszeichen1-klein"/>
              <w:rPr>
                <w:rFonts w:cs="Arial"/>
              </w:rPr>
            </w:pPr>
            <w:r>
              <w:t>Erwin Moser: Gewitter</w:t>
            </w:r>
          </w:p>
          <w:p w:rsidR="00C749B2" w:rsidRPr="00623E05" w:rsidRDefault="00C749B2" w:rsidP="0047549A">
            <w:pPr>
              <w:pStyle w:val="Aufzhlungszeichen1-klein"/>
              <w:numPr>
                <w:ilvl w:val="0"/>
                <w:numId w:val="0"/>
              </w:numPr>
              <w:ind w:left="284"/>
              <w:rPr>
                <w:rFonts w:cs="Arial"/>
              </w:rPr>
            </w:pPr>
          </w:p>
          <w:p w:rsidR="00C749B2" w:rsidRPr="007B3439" w:rsidRDefault="00C749B2" w:rsidP="0047549A">
            <w:pPr>
              <w:pStyle w:val="Aufzhlungszeichen1-klein"/>
              <w:numPr>
                <w:ilvl w:val="0"/>
                <w:numId w:val="0"/>
              </w:numPr>
              <w:ind w:left="14"/>
              <w:rPr>
                <w:rFonts w:cs="Arial"/>
              </w:rPr>
            </w:pPr>
            <w:r w:rsidRPr="006459B1">
              <w:t>Wortspeicher mit Reimwö</w:t>
            </w:r>
            <w:r w:rsidRPr="006459B1">
              <w:t>r</w:t>
            </w:r>
            <w:r w:rsidRPr="006459B1">
              <w:t>tern</w:t>
            </w:r>
          </w:p>
        </w:tc>
      </w:tr>
      <w:tr w:rsidR="00C749B2" w:rsidRPr="00C3022A" w:rsidTr="0047549A">
        <w:tc>
          <w:tcPr>
            <w:tcW w:w="942" w:type="pct"/>
            <w:gridSpan w:val="2"/>
          </w:tcPr>
          <w:p w:rsidR="00C749B2" w:rsidRPr="005E7556" w:rsidRDefault="00C749B2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4.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C749B2" w:rsidRDefault="00C749B2" w:rsidP="0047549A">
            <w:pPr>
              <w:pStyle w:val="Aufzhlungszeichen1-klein"/>
              <w:ind w:left="313"/>
            </w:pPr>
            <w:r>
              <w:t>Reimschema erkennen</w:t>
            </w:r>
          </w:p>
          <w:p w:rsidR="00C749B2" w:rsidRDefault="00C749B2" w:rsidP="0047549A">
            <w:pPr>
              <w:pStyle w:val="Aufzhlungszeichen1-klein"/>
              <w:ind w:left="313"/>
            </w:pPr>
            <w:r>
              <w:t>Reimwörter formatieren</w:t>
            </w:r>
          </w:p>
          <w:p w:rsidR="00C749B2" w:rsidRPr="005E7556" w:rsidRDefault="00C749B2" w:rsidP="0047549A">
            <w:pPr>
              <w:pStyle w:val="Aufzhlungszeichen1-klein"/>
              <w:ind w:left="313"/>
            </w:pPr>
            <w:r>
              <w:t>Reimschema benennen</w:t>
            </w:r>
          </w:p>
        </w:tc>
        <w:tc>
          <w:tcPr>
            <w:tcW w:w="1575" w:type="pct"/>
            <w:gridSpan w:val="4"/>
          </w:tcPr>
          <w:p w:rsidR="00C749B2" w:rsidRPr="00541D06" w:rsidRDefault="00C749B2" w:rsidP="0047549A">
            <w:pPr>
              <w:pStyle w:val="Aufzhlungszeichen1-klein"/>
            </w:pPr>
            <w:r w:rsidRPr="00A44F92">
              <w:t>untersuchen Gedichte unter Berücksichtigung einfacher formaler und sprachlicher Beobachtungen.</w:t>
            </w:r>
          </w:p>
        </w:tc>
        <w:tc>
          <w:tcPr>
            <w:tcW w:w="1110" w:type="pct"/>
            <w:gridSpan w:val="2"/>
          </w:tcPr>
          <w:p w:rsidR="00C749B2" w:rsidRPr="00541D0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C749B2" w:rsidRPr="005E755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 xml:space="preserve">tionen und Daten zusammenfassen, </w:t>
            </w:r>
            <w:r w:rsidRPr="00541D06">
              <w:rPr>
                <w:rFonts w:cs="Arial"/>
                <w:sz w:val="22"/>
              </w:rPr>
              <w:lastRenderedPageBreak/>
              <w:t>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C749B2" w:rsidRPr="006459B1" w:rsidRDefault="00C749B2" w:rsidP="0047549A">
            <w:pPr>
              <w:rPr>
                <w:sz w:val="22"/>
              </w:rPr>
            </w:pPr>
            <w:r w:rsidRPr="006459B1">
              <w:rPr>
                <w:sz w:val="22"/>
              </w:rPr>
              <w:lastRenderedPageBreak/>
              <w:t>Datei(en) mit Gedicht(en) mit unterschiedlichen Rei</w:t>
            </w:r>
            <w:r w:rsidRPr="006459B1">
              <w:rPr>
                <w:sz w:val="22"/>
              </w:rPr>
              <w:t>m</w:t>
            </w:r>
            <w:r w:rsidRPr="006459B1">
              <w:rPr>
                <w:sz w:val="22"/>
              </w:rPr>
              <w:t>schemata z. B.:</w:t>
            </w:r>
          </w:p>
          <w:p w:rsidR="00C749B2" w:rsidRPr="006459B1" w:rsidRDefault="00C749B2" w:rsidP="0047549A">
            <w:pPr>
              <w:pStyle w:val="Aufzhlungszeichen1-klein"/>
            </w:pPr>
            <w:r w:rsidRPr="006459B1">
              <w:t>Friedrich Wilhelm Wa</w:t>
            </w:r>
            <w:r w:rsidRPr="006459B1">
              <w:t>g</w:t>
            </w:r>
            <w:r w:rsidRPr="006459B1">
              <w:t>ner: Vor dem Gewitter</w:t>
            </w:r>
          </w:p>
          <w:p w:rsidR="00C749B2" w:rsidRPr="00623E05" w:rsidRDefault="00C749B2" w:rsidP="0047549A">
            <w:pPr>
              <w:pStyle w:val="Aufzhlungszeichen1-klein"/>
              <w:rPr>
                <w:lang w:val="en-US"/>
              </w:rPr>
            </w:pPr>
            <w:proofErr w:type="spellStart"/>
            <w:r w:rsidRPr="009522B9">
              <w:rPr>
                <w:lang w:val="en-US"/>
              </w:rPr>
              <w:t>Mascha</w:t>
            </w:r>
            <w:proofErr w:type="spellEnd"/>
            <w:r w:rsidRPr="009522B9">
              <w:rPr>
                <w:lang w:val="en-US"/>
              </w:rPr>
              <w:t xml:space="preserve"> </w:t>
            </w:r>
            <w:proofErr w:type="spellStart"/>
            <w:r w:rsidRPr="009522B9">
              <w:rPr>
                <w:lang w:val="en-US"/>
              </w:rPr>
              <w:t>Kaléko</w:t>
            </w:r>
            <w:proofErr w:type="spellEnd"/>
            <w:r w:rsidRPr="009522B9">
              <w:rPr>
                <w:lang w:val="en-US"/>
              </w:rPr>
              <w:t xml:space="preserve">: </w:t>
            </w:r>
            <w:proofErr w:type="spellStart"/>
            <w:r w:rsidRPr="009522B9">
              <w:rPr>
                <w:lang w:val="en-US"/>
              </w:rPr>
              <w:t>Es</w:t>
            </w:r>
            <w:proofErr w:type="spellEnd"/>
            <w:r w:rsidRPr="009522B9">
              <w:rPr>
                <w:lang w:val="en-US"/>
              </w:rPr>
              <w:t xml:space="preserve"> </w:t>
            </w:r>
            <w:proofErr w:type="spellStart"/>
            <w:r w:rsidRPr="009522B9">
              <w:rPr>
                <w:lang w:val="en-US"/>
              </w:rPr>
              <w:t>re</w:t>
            </w:r>
            <w:r w:rsidRPr="009522B9">
              <w:rPr>
                <w:lang w:val="en-US"/>
              </w:rPr>
              <w:t>g</w:t>
            </w:r>
            <w:r w:rsidRPr="009522B9">
              <w:rPr>
                <w:lang w:val="en-US"/>
              </w:rPr>
              <w:t>net</w:t>
            </w:r>
            <w:proofErr w:type="spellEnd"/>
            <w:r w:rsidRPr="00623E05">
              <w:t xml:space="preserve"> </w:t>
            </w:r>
          </w:p>
        </w:tc>
      </w:tr>
      <w:tr w:rsidR="00C749B2" w:rsidRPr="00C3022A" w:rsidTr="0047549A">
        <w:tc>
          <w:tcPr>
            <w:tcW w:w="942" w:type="pct"/>
            <w:gridSpan w:val="2"/>
          </w:tcPr>
          <w:p w:rsidR="00C749B2" w:rsidRPr="005E7556" w:rsidRDefault="00C749B2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5.</w:t>
            </w:r>
            <w:r>
              <w:rPr>
                <w:rFonts w:cs="Arial"/>
                <w:b/>
                <w:sz w:val="22"/>
              </w:rPr>
              <w:tab/>
              <w:t>Ein neues D</w:t>
            </w:r>
            <w:r>
              <w:rPr>
                <w:rFonts w:cs="Arial"/>
                <w:b/>
                <w:sz w:val="22"/>
              </w:rPr>
              <w:t>o</w:t>
            </w:r>
            <w:r>
              <w:rPr>
                <w:rFonts w:cs="Arial"/>
                <w:b/>
                <w:sz w:val="22"/>
              </w:rPr>
              <w:t>kument erste</w:t>
            </w:r>
            <w:r>
              <w:rPr>
                <w:rFonts w:cs="Arial"/>
                <w:b/>
                <w:sz w:val="22"/>
              </w:rPr>
              <w:t>l</w:t>
            </w:r>
            <w:r>
              <w:rPr>
                <w:rFonts w:cs="Arial"/>
                <w:b/>
                <w:sz w:val="22"/>
              </w:rPr>
              <w:t>len und spe</w:t>
            </w:r>
            <w:r>
              <w:rPr>
                <w:rFonts w:cs="Arial"/>
                <w:b/>
                <w:sz w:val="22"/>
              </w:rPr>
              <w:t>i</w:t>
            </w:r>
            <w:r>
              <w:rPr>
                <w:rFonts w:cs="Arial"/>
                <w:b/>
                <w:sz w:val="22"/>
              </w:rPr>
              <w:t>chern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C749B2" w:rsidRPr="005E7556" w:rsidRDefault="00C749B2" w:rsidP="0047549A">
            <w:pPr>
              <w:pStyle w:val="Aufzhlungszeichen1-klein"/>
              <w:ind w:left="313"/>
            </w:pPr>
            <w:r>
              <w:t>Ein Parallelg</w:t>
            </w:r>
            <w:r>
              <w:t>e</w:t>
            </w:r>
            <w:r>
              <w:t>dicht verfassen</w:t>
            </w:r>
          </w:p>
        </w:tc>
        <w:tc>
          <w:tcPr>
            <w:tcW w:w="1575" w:type="pct"/>
            <w:gridSpan w:val="4"/>
          </w:tcPr>
          <w:p w:rsidR="00C749B2" w:rsidRPr="00A44F92" w:rsidRDefault="00C749B2" w:rsidP="00C749B2">
            <w:pPr>
              <w:pStyle w:val="Aufzhlungszeichen1-klein"/>
            </w:pPr>
            <w:r w:rsidRPr="00A44F92">
              <w:t>untersuchen Gedichte unter Berücksichtigung einfacher formaler und sprachlicher Beobachtungen.</w:t>
            </w:r>
          </w:p>
          <w:p w:rsidR="00C749B2" w:rsidRPr="00541D06" w:rsidRDefault="000763B6" w:rsidP="00C749B2">
            <w:pPr>
              <w:pStyle w:val="Aufzhlungszeichen1-klein"/>
            </w:pPr>
            <w:r>
              <w:t>verfassen Texte nach Tex</w:t>
            </w:r>
            <w:r>
              <w:t>t</w:t>
            </w:r>
            <w:r>
              <w:t>mustern, entwickeln fremde Texte weiter, schreiben sie um und verfremden sie.</w:t>
            </w:r>
          </w:p>
        </w:tc>
        <w:tc>
          <w:tcPr>
            <w:tcW w:w="1110" w:type="pct"/>
            <w:gridSpan w:val="2"/>
          </w:tcPr>
          <w:p w:rsidR="00C749B2" w:rsidRPr="00541D0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C749B2" w:rsidRPr="005E755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C749B2" w:rsidRPr="001227E0" w:rsidRDefault="00C749B2" w:rsidP="0047549A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Datei mit einem Gedicht als Vorlage z. B.:</w:t>
            </w:r>
          </w:p>
          <w:p w:rsidR="00C749B2" w:rsidRPr="007B3439" w:rsidRDefault="00C749B2" w:rsidP="000763B6">
            <w:pPr>
              <w:pStyle w:val="Aufzhlungszeichen1-klein"/>
              <w:numPr>
                <w:ilvl w:val="0"/>
                <w:numId w:val="5"/>
              </w:numPr>
              <w:ind w:left="327" w:hanging="284"/>
              <w:rPr>
                <w:rFonts w:cs="Arial"/>
              </w:rPr>
            </w:pPr>
            <w:r w:rsidRPr="001227E0">
              <w:t xml:space="preserve">Georg </w:t>
            </w:r>
            <w:proofErr w:type="spellStart"/>
            <w:r w:rsidRPr="001227E0">
              <w:t>Britting</w:t>
            </w:r>
            <w:proofErr w:type="spellEnd"/>
            <w:r w:rsidRPr="001227E0">
              <w:t>, Goldene Welt</w:t>
            </w:r>
          </w:p>
        </w:tc>
      </w:tr>
      <w:tr w:rsidR="00C749B2" w:rsidRPr="00C3022A" w:rsidTr="0047549A">
        <w:tc>
          <w:tcPr>
            <w:tcW w:w="942" w:type="pct"/>
            <w:gridSpan w:val="2"/>
          </w:tcPr>
          <w:p w:rsidR="00C749B2" w:rsidRPr="005E7556" w:rsidRDefault="00C749B2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6.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C749B2" w:rsidRPr="005E7556" w:rsidRDefault="00C749B2" w:rsidP="0047549A">
            <w:pPr>
              <w:pStyle w:val="Aufzhlungszeichen1-klein"/>
              <w:ind w:left="313"/>
            </w:pPr>
            <w:r>
              <w:t>Ein Gedicht mit digitalen Mi</w:t>
            </w:r>
            <w:r>
              <w:t>t</w:t>
            </w:r>
            <w:r>
              <w:t>teln gestalten</w:t>
            </w:r>
          </w:p>
        </w:tc>
        <w:tc>
          <w:tcPr>
            <w:tcW w:w="1575" w:type="pct"/>
            <w:gridSpan w:val="4"/>
          </w:tcPr>
          <w:p w:rsidR="00C749B2" w:rsidRPr="00541D06" w:rsidRDefault="000763B6" w:rsidP="0047549A">
            <w:pPr>
              <w:pStyle w:val="Aufzhlungszeichen1-klein"/>
            </w:pPr>
            <w:r>
              <w:t>[…] wenden elementare M</w:t>
            </w:r>
            <w:r>
              <w:t>e</w:t>
            </w:r>
            <w:r>
              <w:t>thoden der […] Textübera</w:t>
            </w:r>
            <w:r>
              <w:t>r</w:t>
            </w:r>
            <w:r>
              <w:t xml:space="preserve">beitung an. </w:t>
            </w:r>
          </w:p>
        </w:tc>
        <w:tc>
          <w:tcPr>
            <w:tcW w:w="1110" w:type="pct"/>
            <w:gridSpan w:val="2"/>
          </w:tcPr>
          <w:p w:rsidR="00C749B2" w:rsidRPr="00541D0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C749B2" w:rsidRPr="005E7556" w:rsidRDefault="00C749B2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C749B2" w:rsidRPr="007B3439" w:rsidRDefault="00C749B2" w:rsidP="0047549A">
            <w:pPr>
              <w:pStyle w:val="Aufzhlungszeichen1-klein"/>
              <w:numPr>
                <w:ilvl w:val="0"/>
                <w:numId w:val="0"/>
              </w:numPr>
              <w:ind w:left="14"/>
              <w:rPr>
                <w:rFonts w:cs="Arial"/>
              </w:rPr>
            </w:pPr>
            <w:r>
              <w:rPr>
                <w:rFonts w:cs="Arial"/>
              </w:rPr>
              <w:t xml:space="preserve">Bearbeitung eines selbst gewählten Gedichts dieses Unterrichtsvorhabens </w:t>
            </w:r>
          </w:p>
        </w:tc>
      </w:tr>
    </w:tbl>
    <w:p w:rsidR="00C749B2" w:rsidRPr="005E7556" w:rsidRDefault="00C749B2" w:rsidP="00C749B2">
      <w:pPr>
        <w:rPr>
          <w:rFonts w:cs="Arial"/>
        </w:rPr>
      </w:pPr>
    </w:p>
    <w:p w:rsidR="00C749B2" w:rsidRPr="005E7556" w:rsidRDefault="00C749B2" w:rsidP="00C749B2">
      <w:pPr>
        <w:spacing w:after="160" w:line="259" w:lineRule="auto"/>
        <w:rPr>
          <w:rFonts w:cs="Arial"/>
          <w:b/>
        </w:rPr>
      </w:pPr>
    </w:p>
    <w:p w:rsidR="00F8520C" w:rsidRDefault="00F8520C" w:rsidP="00F8520C">
      <w:pPr>
        <w:pStyle w:val="berschrift-Teilaufgabe"/>
        <w:spacing w:line="360" w:lineRule="auto"/>
        <w:jc w:val="center"/>
        <w:sectPr w:rsidR="00F8520C" w:rsidSect="00EA66F7">
          <w:pgSz w:w="11906" w:h="16838" w:code="9"/>
          <w:pgMar w:top="1474" w:right="1247" w:bottom="1418" w:left="1247" w:header="851" w:footer="851" w:gutter="0"/>
          <w:cols w:space="708"/>
          <w:docGrid w:linePitch="360"/>
        </w:sectPr>
      </w:pPr>
    </w:p>
    <w:p w:rsidR="00F8520C" w:rsidRDefault="00F8520C" w:rsidP="00F8520C">
      <w:pPr>
        <w:pStyle w:val="berschrift-Teilaufgabe"/>
        <w:spacing w:line="360" w:lineRule="auto"/>
        <w:jc w:val="center"/>
      </w:pPr>
      <w:r w:rsidRPr="005E7556">
        <w:lastRenderedPageBreak/>
        <w:t>Entwurf Medienkompetenz „</w:t>
      </w:r>
      <w:r>
        <w:t>Bedienen und Anwenden</w:t>
      </w:r>
      <w:r w:rsidRPr="005E7556">
        <w:t xml:space="preserve">“ – </w:t>
      </w:r>
      <w:r>
        <w:br/>
        <w:t>Ein Textverarbeitungsprogramm kennen lernen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F8520C" w:rsidRPr="005E7556" w:rsidTr="0047549A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8520C" w:rsidRPr="003301CC" w:rsidRDefault="00F8520C" w:rsidP="0047549A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0C" w:rsidRPr="003301CC" w:rsidRDefault="00F8520C" w:rsidP="0047549A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0C" w:rsidRPr="003301CC" w:rsidRDefault="00F8520C" w:rsidP="0047549A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0C" w:rsidRPr="003301CC" w:rsidRDefault="00F8520C" w:rsidP="0047549A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520C" w:rsidRPr="003301CC" w:rsidRDefault="00F8520C" w:rsidP="0047549A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F8520C" w:rsidRPr="00844019" w:rsidRDefault="00F8520C" w:rsidP="0047549A">
            <w:pPr>
              <w:jc w:val="center"/>
              <w:rPr>
                <w:rFonts w:cs="Arial"/>
                <w:sz w:val="22"/>
              </w:rPr>
            </w:pPr>
            <w:r w:rsidRPr="00844019">
              <w:rPr>
                <w:rFonts w:cs="Arial"/>
                <w:sz w:val="22"/>
              </w:rPr>
              <w:t>Jahrgang 10</w:t>
            </w:r>
          </w:p>
        </w:tc>
      </w:tr>
      <w:tr w:rsidR="00F8520C" w:rsidRPr="005E7556" w:rsidTr="0047549A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520C" w:rsidRDefault="00F8520C" w:rsidP="0047549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F8520C" w:rsidRPr="005E7556" w:rsidRDefault="00F8520C" w:rsidP="0047549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  <w:t>Naturgedichte – Gedichte gestaltend erschließen und verfassen</w:t>
            </w:r>
          </w:p>
          <w:p w:rsidR="00F8520C" w:rsidRPr="005E7556" w:rsidRDefault="00F8520C" w:rsidP="0047549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F8520C" w:rsidRPr="005E7556" w:rsidTr="0047549A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0C" w:rsidRPr="00C749B2" w:rsidRDefault="00F8520C" w:rsidP="0047549A">
            <w:pPr>
              <w:pStyle w:val="berschrift-Teilaufgabe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green"/>
              </w:rPr>
              <w:t>Kernlehrplan Realschule</w:t>
            </w:r>
          </w:p>
          <w:p w:rsidR="00F8520C" w:rsidRPr="005E7556" w:rsidRDefault="00F8520C" w:rsidP="0047549A">
            <w:pPr>
              <w:rPr>
                <w:rFonts w:cs="Arial"/>
                <w:sz w:val="22"/>
              </w:rPr>
            </w:pPr>
          </w:p>
          <w:p w:rsidR="00F8520C" w:rsidRDefault="00F8520C" w:rsidP="0047549A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F8520C" w:rsidRDefault="00F8520C" w:rsidP="0047549A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Gedichte mit Hilfe eines Textve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arbeitungsprogramms bearbeiten</w:t>
            </w:r>
          </w:p>
          <w:p w:rsidR="00F8520C" w:rsidRDefault="00F8520C" w:rsidP="0047549A">
            <w:pPr>
              <w:rPr>
                <w:rFonts w:cs="Arial"/>
                <w:b/>
                <w:sz w:val="22"/>
              </w:rPr>
            </w:pPr>
          </w:p>
          <w:p w:rsidR="00F8520C" w:rsidRDefault="00F8520C" w:rsidP="0047549A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F8520C" w:rsidRPr="007F47DB" w:rsidRDefault="00F8520C" w:rsidP="0047549A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können grundlegende Funktionen eines Textverarbeitungsprogramms nutzen. </w:t>
            </w:r>
          </w:p>
          <w:p w:rsidR="00F8520C" w:rsidRPr="00847DC6" w:rsidRDefault="00F8520C" w:rsidP="0047549A">
            <w:pPr>
              <w:rPr>
                <w:rFonts w:cs="Arial"/>
                <w:sz w:val="22"/>
              </w:rPr>
            </w:pP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0C" w:rsidRDefault="00F8520C" w:rsidP="0047549A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F8520C" w:rsidRPr="005E7556" w:rsidRDefault="00F8520C" w:rsidP="0047549A">
            <w:pPr>
              <w:rPr>
                <w:rFonts w:cs="Arial"/>
                <w:sz w:val="22"/>
              </w:rPr>
            </w:pPr>
          </w:p>
          <w:p w:rsidR="00F8520C" w:rsidRPr="005E7556" w:rsidRDefault="00F8520C" w:rsidP="0047549A">
            <w:pPr>
              <w:spacing w:after="4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Pr="005E7556">
              <w:rPr>
                <w:rFonts w:cs="Arial"/>
                <w:b/>
                <w:sz w:val="22"/>
              </w:rPr>
              <w:t xml:space="preserve">. </w:t>
            </w:r>
            <w:r>
              <w:rPr>
                <w:rFonts w:cs="Arial"/>
                <w:b/>
                <w:sz w:val="22"/>
              </w:rPr>
              <w:t>Bedienen und Anwenden</w:t>
            </w:r>
          </w:p>
          <w:p w:rsidR="00F8520C" w:rsidRPr="005E7556" w:rsidRDefault="00F8520C" w:rsidP="0047549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Pr="00037991">
              <w:rPr>
                <w:rFonts w:cs="Arial"/>
                <w:b/>
                <w:sz w:val="22"/>
              </w:rPr>
              <w:t xml:space="preserve">.1 </w:t>
            </w:r>
            <w:r>
              <w:rPr>
                <w:rFonts w:cs="Arial"/>
                <w:b/>
                <w:sz w:val="22"/>
              </w:rPr>
              <w:t>Medienausstattung (Hardware)</w:t>
            </w:r>
            <w:r w:rsidRPr="005E7556">
              <w:rPr>
                <w:rFonts w:cs="Arial"/>
                <w:sz w:val="22"/>
              </w:rPr>
              <w:t xml:space="preserve">: </w:t>
            </w:r>
            <w:r>
              <w:rPr>
                <w:rFonts w:cs="Arial"/>
                <w:sz w:val="22"/>
              </w:rPr>
              <w:t>Medienausstattung (Hardware) kennen, auswählen und reflektiert anwenden; mit dieser verantwo</w:t>
            </w:r>
            <w:r>
              <w:rPr>
                <w:rFonts w:cs="Arial"/>
                <w:sz w:val="22"/>
              </w:rPr>
              <w:t>r</w:t>
            </w:r>
            <w:r>
              <w:rPr>
                <w:rFonts w:cs="Arial"/>
                <w:sz w:val="22"/>
              </w:rPr>
              <w:t>tungsvoll umgehen</w:t>
            </w:r>
          </w:p>
          <w:p w:rsidR="00F8520C" w:rsidRPr="005E7556" w:rsidRDefault="00F8520C" w:rsidP="0047549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Pr="00037991">
              <w:rPr>
                <w:rFonts w:cs="Arial"/>
                <w:b/>
                <w:sz w:val="22"/>
              </w:rPr>
              <w:t>.</w:t>
            </w:r>
            <w:r w:rsidRPr="00B132B6">
              <w:rPr>
                <w:rFonts w:cs="Arial"/>
                <w:b/>
                <w:spacing w:val="-3"/>
                <w:sz w:val="22"/>
              </w:rPr>
              <w:t xml:space="preserve">2 </w:t>
            </w:r>
            <w:r>
              <w:rPr>
                <w:rFonts w:cs="Arial"/>
                <w:b/>
                <w:spacing w:val="-3"/>
                <w:sz w:val="22"/>
              </w:rPr>
              <w:t>Digitale Werkzeuge</w:t>
            </w:r>
            <w:r w:rsidRPr="00B132B6">
              <w:rPr>
                <w:rFonts w:cs="Arial"/>
                <w:spacing w:val="-3"/>
                <w:sz w:val="22"/>
              </w:rPr>
              <w:t xml:space="preserve">: </w:t>
            </w:r>
            <w:r>
              <w:rPr>
                <w:rFonts w:cs="Arial"/>
                <w:spacing w:val="-3"/>
                <w:sz w:val="22"/>
              </w:rPr>
              <w:t xml:space="preserve">Verschiedene digitale Werkzeuge und deren Funktionsumfang kennen, auswählen sowie diese kreativ, reflektiert und zielgerichtet einsetzen </w:t>
            </w:r>
          </w:p>
          <w:p w:rsidR="00F8520C" w:rsidRPr="008A0EB1" w:rsidRDefault="00F8520C" w:rsidP="0047549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1.3 Datenorganisation</w:t>
            </w:r>
            <w:r w:rsidRPr="005E7556">
              <w:rPr>
                <w:rFonts w:cs="Arial"/>
                <w:sz w:val="22"/>
              </w:rPr>
              <w:t xml:space="preserve">: </w:t>
            </w:r>
            <w:r>
              <w:rPr>
                <w:rFonts w:cs="Arial"/>
                <w:sz w:val="22"/>
              </w:rPr>
              <w:t>Informationen und Daten sicher speichern, wiederfinden und von verschiedenen Orten abrufen; Informationen und Daten zusammenfassen, organisieren und strukturiert aufbewahren</w:t>
            </w:r>
          </w:p>
          <w:p w:rsidR="00F8520C" w:rsidRPr="008A0EB1" w:rsidRDefault="00F8520C" w:rsidP="0047549A">
            <w:pPr>
              <w:spacing w:after="40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1</w:t>
            </w:r>
            <w:r w:rsidRPr="00037991">
              <w:rPr>
                <w:rFonts w:cs="Arial"/>
                <w:b/>
                <w:sz w:val="22"/>
              </w:rPr>
              <w:t xml:space="preserve">.4 </w:t>
            </w:r>
            <w:r>
              <w:rPr>
                <w:rFonts w:cs="Arial"/>
                <w:b/>
                <w:sz w:val="22"/>
              </w:rPr>
              <w:t>Datenschutz und Informationssicherheit</w:t>
            </w:r>
            <w:r w:rsidRPr="005E7556">
              <w:rPr>
                <w:rFonts w:cs="Arial"/>
                <w:sz w:val="22"/>
              </w:rPr>
              <w:t xml:space="preserve">: </w:t>
            </w:r>
            <w:r>
              <w:rPr>
                <w:rFonts w:cs="Arial"/>
                <w:sz w:val="22"/>
              </w:rPr>
              <w:t>Verantwortungsvoll mit persönlichen und fremden Daten umgehen; Datenschutz, Pr</w:t>
            </w:r>
            <w:r>
              <w:rPr>
                <w:rFonts w:cs="Arial"/>
                <w:sz w:val="22"/>
              </w:rPr>
              <w:t>i</w:t>
            </w:r>
            <w:r>
              <w:rPr>
                <w:rFonts w:cs="Arial"/>
                <w:sz w:val="22"/>
              </w:rPr>
              <w:t>vatsphäre und Informationssicherheit beachten</w:t>
            </w:r>
          </w:p>
        </w:tc>
      </w:tr>
      <w:tr w:rsidR="00F8520C" w:rsidRPr="005E7556" w:rsidTr="0047549A">
        <w:tc>
          <w:tcPr>
            <w:tcW w:w="942" w:type="pct"/>
            <w:gridSpan w:val="2"/>
          </w:tcPr>
          <w:p w:rsidR="00F8520C" w:rsidRPr="00DC28AA" w:rsidRDefault="00F8520C" w:rsidP="0047549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F8520C" w:rsidRPr="005E7556" w:rsidRDefault="00F8520C" w:rsidP="0047549A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…</w:t>
            </w:r>
          </w:p>
        </w:tc>
        <w:tc>
          <w:tcPr>
            <w:tcW w:w="1110" w:type="pct"/>
            <w:gridSpan w:val="2"/>
          </w:tcPr>
          <w:p w:rsidR="00F8520C" w:rsidRPr="005E7556" w:rsidRDefault="00F8520C" w:rsidP="0047549A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F8520C" w:rsidRPr="00DC28AA" w:rsidRDefault="00F8520C" w:rsidP="0047549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F8520C" w:rsidRPr="005E7556" w:rsidTr="0047549A">
        <w:tc>
          <w:tcPr>
            <w:tcW w:w="942" w:type="pct"/>
            <w:gridSpan w:val="2"/>
          </w:tcPr>
          <w:p w:rsidR="00F8520C" w:rsidRPr="005E7556" w:rsidRDefault="00F8520C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F8520C" w:rsidRPr="005E7556" w:rsidRDefault="00F8520C" w:rsidP="0047549A">
            <w:pPr>
              <w:pStyle w:val="Aufzhlungszeichen1-klein"/>
              <w:ind w:left="313"/>
            </w:pPr>
            <w:r>
              <w:t>Ein Gedicht in Form bringen: Vers- und Str</w:t>
            </w:r>
            <w:r>
              <w:t>o</w:t>
            </w:r>
            <w:r>
              <w:t>phenform wi</w:t>
            </w:r>
            <w:r>
              <w:t>e</w:t>
            </w:r>
            <w:r>
              <w:t>der herstellen</w:t>
            </w:r>
          </w:p>
        </w:tc>
        <w:tc>
          <w:tcPr>
            <w:tcW w:w="1575" w:type="pct"/>
            <w:gridSpan w:val="4"/>
          </w:tcPr>
          <w:p w:rsidR="00F8520C" w:rsidRPr="00541D06" w:rsidRDefault="00F8520C" w:rsidP="0047549A">
            <w:pPr>
              <w:pStyle w:val="Aufzhlungszeichen1-klein"/>
            </w:pPr>
            <w:r w:rsidRPr="00A44F92">
              <w:t>untersuchen Gedichte unter Berücksichtigung einfacher formaler und sprachlicher Beobachtungen.</w:t>
            </w:r>
          </w:p>
        </w:tc>
        <w:tc>
          <w:tcPr>
            <w:tcW w:w="1110" w:type="pct"/>
            <w:gridSpan w:val="2"/>
          </w:tcPr>
          <w:p w:rsidR="00F8520C" w:rsidRPr="00541D0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F8520C" w:rsidRPr="005E755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F8520C" w:rsidRPr="006459B1" w:rsidRDefault="00F8520C" w:rsidP="0047549A">
            <w:pPr>
              <w:rPr>
                <w:sz w:val="22"/>
              </w:rPr>
            </w:pPr>
            <w:r w:rsidRPr="006459B1">
              <w:rPr>
                <w:sz w:val="22"/>
              </w:rPr>
              <w:t>Datei mit einem Gedicht, dessen Form aufgelöst wu</w:t>
            </w:r>
            <w:r w:rsidRPr="006459B1">
              <w:rPr>
                <w:sz w:val="22"/>
              </w:rPr>
              <w:t>r</w:t>
            </w:r>
            <w:r w:rsidRPr="006459B1">
              <w:rPr>
                <w:sz w:val="22"/>
              </w:rPr>
              <w:t>de z.B.:</w:t>
            </w:r>
          </w:p>
          <w:p w:rsidR="00F8520C" w:rsidRPr="00AB0CD7" w:rsidRDefault="00F8520C" w:rsidP="0047549A">
            <w:pPr>
              <w:pStyle w:val="Aufzhlungszeichen1-klein"/>
              <w:rPr>
                <w:lang w:val="en-US"/>
              </w:rPr>
            </w:pPr>
            <w:r w:rsidRPr="002A3C6E">
              <w:rPr>
                <w:lang w:val="en-US"/>
              </w:rPr>
              <w:t xml:space="preserve">Frank </w:t>
            </w:r>
            <w:proofErr w:type="spellStart"/>
            <w:r w:rsidRPr="002A3C6E">
              <w:rPr>
                <w:lang w:val="en-US"/>
              </w:rPr>
              <w:t>Trautner</w:t>
            </w:r>
            <w:proofErr w:type="spellEnd"/>
            <w:r w:rsidRPr="002A3C6E">
              <w:rPr>
                <w:lang w:val="en-US"/>
              </w:rPr>
              <w:t xml:space="preserve">, </w:t>
            </w:r>
            <w:proofErr w:type="spellStart"/>
            <w:r w:rsidRPr="002A3C6E">
              <w:rPr>
                <w:lang w:val="en-US"/>
              </w:rPr>
              <w:t>Schmolke</w:t>
            </w:r>
            <w:proofErr w:type="spellEnd"/>
            <w:r w:rsidRPr="002A3C6E">
              <w:rPr>
                <w:lang w:val="en-US"/>
              </w:rPr>
              <w:t xml:space="preserve"> Wolke</w:t>
            </w:r>
          </w:p>
          <w:p w:rsidR="00F8520C" w:rsidRPr="00D41D14" w:rsidRDefault="00F8520C" w:rsidP="0047549A">
            <w:pPr>
              <w:pStyle w:val="Aufzhlungszeichen1-klein"/>
            </w:pPr>
            <w:r w:rsidRPr="00D41D14">
              <w:t xml:space="preserve">Georg </w:t>
            </w:r>
            <w:proofErr w:type="spellStart"/>
            <w:r w:rsidRPr="00D41D14">
              <w:t>Bydlinski</w:t>
            </w:r>
            <w:proofErr w:type="spellEnd"/>
            <w:r w:rsidRPr="00D41D14">
              <w:t xml:space="preserve">, Die Dinge reden </w:t>
            </w:r>
          </w:p>
        </w:tc>
      </w:tr>
      <w:tr w:rsidR="00F8520C" w:rsidRPr="005E7556" w:rsidTr="0047549A">
        <w:tc>
          <w:tcPr>
            <w:tcW w:w="942" w:type="pct"/>
            <w:gridSpan w:val="2"/>
          </w:tcPr>
          <w:p w:rsidR="00F8520C" w:rsidRPr="005E7556" w:rsidRDefault="00F8520C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2.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F8520C" w:rsidRPr="005E7556" w:rsidRDefault="00F8520C" w:rsidP="0047549A">
            <w:pPr>
              <w:pStyle w:val="Aufzhlungszeichen1-klein"/>
              <w:ind w:left="313"/>
            </w:pPr>
            <w:r>
              <w:t xml:space="preserve">Ein Gedicht in </w:t>
            </w:r>
            <w:r>
              <w:lastRenderedPageBreak/>
              <w:t>Form bringen: Die Ausric</w:t>
            </w:r>
            <w:r>
              <w:t>h</w:t>
            </w:r>
            <w:r>
              <w:t>tung des Textes passend zum Inhalt wählen</w:t>
            </w:r>
          </w:p>
        </w:tc>
        <w:tc>
          <w:tcPr>
            <w:tcW w:w="1575" w:type="pct"/>
            <w:gridSpan w:val="4"/>
          </w:tcPr>
          <w:p w:rsidR="00F8520C" w:rsidRPr="00541D06" w:rsidRDefault="00F8520C" w:rsidP="0047549A">
            <w:pPr>
              <w:pStyle w:val="Aufzhlungszeichen1-klein"/>
            </w:pPr>
            <w:r w:rsidRPr="00A44F92">
              <w:lastRenderedPageBreak/>
              <w:t>untersuchen Gedichte unter Berücksichtigung einfacher formaler und sprachlicher Beobachtungen.</w:t>
            </w:r>
          </w:p>
        </w:tc>
        <w:tc>
          <w:tcPr>
            <w:tcW w:w="1110" w:type="pct"/>
            <w:gridSpan w:val="2"/>
          </w:tcPr>
          <w:p w:rsidR="00F8520C" w:rsidRPr="00541D0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lastRenderedPageBreak/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F8520C" w:rsidRPr="005E755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F8520C" w:rsidRPr="008F75CA" w:rsidRDefault="00F8520C" w:rsidP="0047549A">
            <w:pPr>
              <w:rPr>
                <w:sz w:val="22"/>
              </w:rPr>
            </w:pPr>
            <w:r w:rsidRPr="008F75CA">
              <w:rPr>
                <w:sz w:val="22"/>
              </w:rPr>
              <w:lastRenderedPageBreak/>
              <w:t>Datei mit einem Gedicht, dessen Ausrichtung noch unbestimmt ist z.B..:</w:t>
            </w:r>
          </w:p>
          <w:p w:rsidR="00F8520C" w:rsidRPr="007B3439" w:rsidRDefault="00F8520C" w:rsidP="0047549A">
            <w:pPr>
              <w:pStyle w:val="Aufzhlungszeichen1-klein"/>
              <w:rPr>
                <w:rFonts w:cs="Arial"/>
              </w:rPr>
            </w:pPr>
            <w:r w:rsidRPr="004B16AF">
              <w:rPr>
                <w:lang w:val="en-US"/>
              </w:rPr>
              <w:t xml:space="preserve">Josef </w:t>
            </w:r>
            <w:proofErr w:type="spellStart"/>
            <w:r w:rsidRPr="004B16AF">
              <w:rPr>
                <w:lang w:val="en-US"/>
              </w:rPr>
              <w:t>Guggenmos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Pr="004B16AF">
              <w:rPr>
                <w:lang w:val="en-US"/>
              </w:rPr>
              <w:lastRenderedPageBreak/>
              <w:t>Fichtenzapfenzupfen</w:t>
            </w:r>
            <w:proofErr w:type="spellEnd"/>
          </w:p>
        </w:tc>
      </w:tr>
      <w:tr w:rsidR="00F8520C" w:rsidRPr="005E7556" w:rsidTr="0047549A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c>
          <w:tcPr>
            <w:tcW w:w="942" w:type="pct"/>
            <w:gridSpan w:val="2"/>
          </w:tcPr>
          <w:p w:rsidR="00F8520C" w:rsidRPr="005E7556" w:rsidRDefault="00F8520C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3.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F8520C" w:rsidRPr="005E7556" w:rsidRDefault="00F8520C" w:rsidP="0047549A">
            <w:pPr>
              <w:pStyle w:val="Aufzhlungszeichen1-klein"/>
              <w:ind w:left="313"/>
            </w:pPr>
            <w:r>
              <w:t>Reimwörter e</w:t>
            </w:r>
            <w:r>
              <w:t>r</w:t>
            </w:r>
            <w:r>
              <w:t>gänzen und durch besond</w:t>
            </w:r>
            <w:r>
              <w:t>e</w:t>
            </w:r>
            <w:r>
              <w:t>re Formati</w:t>
            </w:r>
            <w:r>
              <w:t>e</w:t>
            </w:r>
            <w:r>
              <w:t>rung hervorh</w:t>
            </w:r>
            <w:r>
              <w:t>e</w:t>
            </w:r>
            <w:r>
              <w:t>ben</w:t>
            </w:r>
          </w:p>
        </w:tc>
        <w:tc>
          <w:tcPr>
            <w:tcW w:w="1575" w:type="pct"/>
            <w:gridSpan w:val="4"/>
          </w:tcPr>
          <w:p w:rsidR="00F8520C" w:rsidRDefault="00F8520C" w:rsidP="0047549A">
            <w:pPr>
              <w:pStyle w:val="Aufzhlungszeichen1-klein"/>
            </w:pPr>
            <w:r w:rsidRPr="00A44F92">
              <w:t>untersuchen Gedichte unter Berücksichtigung einfacher formaler und sprachlicher Beobachtungen.</w:t>
            </w:r>
          </w:p>
          <w:p w:rsidR="00F8520C" w:rsidRPr="00541D06" w:rsidRDefault="00F8520C" w:rsidP="0047549A">
            <w:pPr>
              <w:pStyle w:val="Aufzhlungszeichen1-klein"/>
            </w:pPr>
            <w:r w:rsidRPr="00A44F92">
              <w:t>kennen und beachten satzb</w:t>
            </w:r>
            <w:r w:rsidRPr="00A44F92">
              <w:t>e</w:t>
            </w:r>
            <w:r w:rsidRPr="00A44F92">
              <w:t>zogenen Regelungen (Ken</w:t>
            </w:r>
            <w:r w:rsidRPr="00A44F92">
              <w:t>n</w:t>
            </w:r>
            <w:r w:rsidRPr="00A44F92">
              <w:t>zeichen für die Großschre</w:t>
            </w:r>
            <w:r w:rsidRPr="00A44F92">
              <w:t>i</w:t>
            </w:r>
            <w:r w:rsidRPr="00A44F92">
              <w:t>bung)</w:t>
            </w:r>
          </w:p>
        </w:tc>
        <w:tc>
          <w:tcPr>
            <w:tcW w:w="1110" w:type="pct"/>
            <w:gridSpan w:val="2"/>
          </w:tcPr>
          <w:p w:rsidR="00F8520C" w:rsidRPr="00541D0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</w:t>
            </w:r>
            <w:r w:rsidRPr="00541D06">
              <w:rPr>
                <w:rFonts w:cs="Arial"/>
                <w:sz w:val="22"/>
              </w:rPr>
              <w:t>k</w:t>
            </w:r>
            <w:r w:rsidRPr="00541D06">
              <w:rPr>
                <w:rFonts w:cs="Arial"/>
                <w:sz w:val="22"/>
              </w:rPr>
              <w:t>tionsumfang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F8520C" w:rsidRPr="005E755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speichern, wi</w:t>
            </w:r>
            <w:r w:rsidRPr="00541D06">
              <w:rPr>
                <w:rFonts w:cs="Arial"/>
                <w:sz w:val="22"/>
              </w:rPr>
              <w:t>e</w:t>
            </w:r>
            <w:r w:rsidRPr="00541D06">
              <w:rPr>
                <w:rFonts w:cs="Arial"/>
                <w:sz w:val="22"/>
              </w:rPr>
              <w:t>derfinden und von verschied</w:t>
            </w:r>
            <w:r w:rsidRPr="00541D06">
              <w:rPr>
                <w:rFonts w:cs="Arial"/>
                <w:sz w:val="22"/>
              </w:rPr>
              <w:t>e</w:t>
            </w:r>
            <w:r w:rsidRPr="00541D06">
              <w:rPr>
                <w:rFonts w:cs="Arial"/>
                <w:sz w:val="22"/>
              </w:rPr>
              <w:t>nen Orten abr</w:t>
            </w:r>
            <w:r w:rsidRPr="00541D06">
              <w:rPr>
                <w:rFonts w:cs="Arial"/>
                <w:sz w:val="22"/>
              </w:rPr>
              <w:t>u</w:t>
            </w:r>
            <w:r w:rsidRPr="00541D06">
              <w:rPr>
                <w:rFonts w:cs="Arial"/>
                <w:sz w:val="22"/>
              </w:rPr>
              <w:t>fen; Informati</w:t>
            </w:r>
            <w:r w:rsidRPr="00541D06">
              <w:rPr>
                <w:rFonts w:cs="Arial"/>
                <w:sz w:val="22"/>
              </w:rPr>
              <w:t>o</w:t>
            </w:r>
            <w:r w:rsidRPr="00541D06">
              <w:rPr>
                <w:rFonts w:cs="Arial"/>
                <w:sz w:val="22"/>
              </w:rPr>
              <w:t>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F8520C" w:rsidRPr="006459B1" w:rsidRDefault="00F8520C" w:rsidP="0047549A">
            <w:pPr>
              <w:rPr>
                <w:sz w:val="22"/>
              </w:rPr>
            </w:pPr>
            <w:r w:rsidRPr="006459B1">
              <w:rPr>
                <w:sz w:val="22"/>
              </w:rPr>
              <w:t>Datei mit einem Gedicht als Lückentext z.B.:</w:t>
            </w:r>
          </w:p>
          <w:p w:rsidR="00F8520C" w:rsidRPr="00623E05" w:rsidRDefault="00F8520C" w:rsidP="0047549A">
            <w:pPr>
              <w:pStyle w:val="Aufzhlungszeichen1-klein"/>
              <w:rPr>
                <w:rFonts w:cs="Arial"/>
              </w:rPr>
            </w:pPr>
            <w:r>
              <w:t>Erwin Moser: Gewitter</w:t>
            </w:r>
          </w:p>
          <w:p w:rsidR="00F8520C" w:rsidRPr="00623E05" w:rsidRDefault="00F8520C" w:rsidP="0047549A">
            <w:pPr>
              <w:pStyle w:val="Aufzhlungszeichen1-klein"/>
              <w:numPr>
                <w:ilvl w:val="0"/>
                <w:numId w:val="0"/>
              </w:numPr>
              <w:ind w:left="284"/>
              <w:rPr>
                <w:rFonts w:cs="Arial"/>
              </w:rPr>
            </w:pPr>
          </w:p>
          <w:p w:rsidR="00F8520C" w:rsidRPr="007B3439" w:rsidRDefault="00F8520C" w:rsidP="0047549A">
            <w:pPr>
              <w:pStyle w:val="Aufzhlungszeichen1-klein"/>
              <w:numPr>
                <w:ilvl w:val="0"/>
                <w:numId w:val="0"/>
              </w:numPr>
              <w:ind w:left="14"/>
              <w:rPr>
                <w:rFonts w:cs="Arial"/>
              </w:rPr>
            </w:pPr>
            <w:r w:rsidRPr="006459B1">
              <w:t>Wortspeicher mit Reimwö</w:t>
            </w:r>
            <w:r w:rsidRPr="006459B1">
              <w:t>r</w:t>
            </w:r>
            <w:r w:rsidRPr="006459B1">
              <w:t>tern</w:t>
            </w:r>
          </w:p>
        </w:tc>
      </w:tr>
      <w:tr w:rsidR="00F8520C" w:rsidRPr="00C3022A" w:rsidTr="0047549A">
        <w:tc>
          <w:tcPr>
            <w:tcW w:w="942" w:type="pct"/>
            <w:gridSpan w:val="2"/>
          </w:tcPr>
          <w:p w:rsidR="00F8520C" w:rsidRPr="005E7556" w:rsidRDefault="00F8520C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4.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F8520C" w:rsidRDefault="00F8520C" w:rsidP="0047549A">
            <w:pPr>
              <w:pStyle w:val="Aufzhlungszeichen1-klein"/>
              <w:ind w:left="313"/>
            </w:pPr>
            <w:r>
              <w:t>Reimschema erkennen</w:t>
            </w:r>
          </w:p>
          <w:p w:rsidR="00F8520C" w:rsidRDefault="00F8520C" w:rsidP="0047549A">
            <w:pPr>
              <w:pStyle w:val="Aufzhlungszeichen1-klein"/>
              <w:ind w:left="313"/>
            </w:pPr>
            <w:r>
              <w:t>Reimwörter formatieren</w:t>
            </w:r>
          </w:p>
          <w:p w:rsidR="00F8520C" w:rsidRPr="005E7556" w:rsidRDefault="00F8520C" w:rsidP="0047549A">
            <w:pPr>
              <w:pStyle w:val="Aufzhlungszeichen1-klein"/>
              <w:ind w:left="313"/>
            </w:pPr>
            <w:r>
              <w:t>Reimschema benennen</w:t>
            </w:r>
          </w:p>
        </w:tc>
        <w:tc>
          <w:tcPr>
            <w:tcW w:w="1575" w:type="pct"/>
            <w:gridSpan w:val="4"/>
          </w:tcPr>
          <w:p w:rsidR="00F8520C" w:rsidRPr="00541D06" w:rsidRDefault="00F8520C" w:rsidP="0047549A">
            <w:pPr>
              <w:pStyle w:val="Aufzhlungszeichen1-klein"/>
            </w:pPr>
            <w:r w:rsidRPr="00A44F92">
              <w:t>untersuchen Gedichte unter Berücksichtigung einfacher formaler und sprachlicher Beobachtungen.</w:t>
            </w:r>
          </w:p>
        </w:tc>
        <w:tc>
          <w:tcPr>
            <w:tcW w:w="1110" w:type="pct"/>
            <w:gridSpan w:val="2"/>
          </w:tcPr>
          <w:p w:rsidR="00F8520C" w:rsidRPr="00541D0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F8520C" w:rsidRPr="005E755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 xml:space="preserve">tionen und Daten zusammenfassen, </w:t>
            </w:r>
            <w:r w:rsidRPr="00541D06">
              <w:rPr>
                <w:rFonts w:cs="Arial"/>
                <w:sz w:val="22"/>
              </w:rPr>
              <w:lastRenderedPageBreak/>
              <w:t>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F8520C" w:rsidRPr="006459B1" w:rsidRDefault="00F8520C" w:rsidP="0047549A">
            <w:pPr>
              <w:rPr>
                <w:sz w:val="22"/>
              </w:rPr>
            </w:pPr>
            <w:r w:rsidRPr="006459B1">
              <w:rPr>
                <w:sz w:val="22"/>
              </w:rPr>
              <w:lastRenderedPageBreak/>
              <w:t>Datei(en) mit Gedicht(en) mit unterschiedlichen Rei</w:t>
            </w:r>
            <w:r w:rsidRPr="006459B1">
              <w:rPr>
                <w:sz w:val="22"/>
              </w:rPr>
              <w:t>m</w:t>
            </w:r>
            <w:r w:rsidRPr="006459B1">
              <w:rPr>
                <w:sz w:val="22"/>
              </w:rPr>
              <w:t>schemata z. B.:</w:t>
            </w:r>
          </w:p>
          <w:p w:rsidR="00F8520C" w:rsidRPr="006459B1" w:rsidRDefault="00F8520C" w:rsidP="0047549A">
            <w:pPr>
              <w:pStyle w:val="Aufzhlungszeichen1-klein"/>
            </w:pPr>
            <w:r w:rsidRPr="006459B1">
              <w:t>Friedrich Wilhelm Wa</w:t>
            </w:r>
            <w:r w:rsidRPr="006459B1">
              <w:t>g</w:t>
            </w:r>
            <w:r w:rsidRPr="006459B1">
              <w:t>ner: Vor dem Gewitter</w:t>
            </w:r>
          </w:p>
          <w:p w:rsidR="00F8520C" w:rsidRPr="00623E05" w:rsidRDefault="00F8520C" w:rsidP="0047549A">
            <w:pPr>
              <w:pStyle w:val="Aufzhlungszeichen1-klein"/>
              <w:rPr>
                <w:lang w:val="en-US"/>
              </w:rPr>
            </w:pPr>
            <w:proofErr w:type="spellStart"/>
            <w:r w:rsidRPr="009522B9">
              <w:rPr>
                <w:lang w:val="en-US"/>
              </w:rPr>
              <w:t>Mascha</w:t>
            </w:r>
            <w:proofErr w:type="spellEnd"/>
            <w:r w:rsidRPr="009522B9">
              <w:rPr>
                <w:lang w:val="en-US"/>
              </w:rPr>
              <w:t xml:space="preserve"> </w:t>
            </w:r>
            <w:proofErr w:type="spellStart"/>
            <w:r w:rsidRPr="009522B9">
              <w:rPr>
                <w:lang w:val="en-US"/>
              </w:rPr>
              <w:t>Kaléko</w:t>
            </w:r>
            <w:proofErr w:type="spellEnd"/>
            <w:r w:rsidRPr="009522B9">
              <w:rPr>
                <w:lang w:val="en-US"/>
              </w:rPr>
              <w:t xml:space="preserve">: </w:t>
            </w:r>
            <w:proofErr w:type="spellStart"/>
            <w:r w:rsidRPr="009522B9">
              <w:rPr>
                <w:lang w:val="en-US"/>
              </w:rPr>
              <w:t>Es</w:t>
            </w:r>
            <w:proofErr w:type="spellEnd"/>
            <w:r w:rsidRPr="009522B9">
              <w:rPr>
                <w:lang w:val="en-US"/>
              </w:rPr>
              <w:t xml:space="preserve"> </w:t>
            </w:r>
            <w:proofErr w:type="spellStart"/>
            <w:r w:rsidRPr="009522B9">
              <w:rPr>
                <w:lang w:val="en-US"/>
              </w:rPr>
              <w:t>re</w:t>
            </w:r>
            <w:r w:rsidRPr="009522B9">
              <w:rPr>
                <w:lang w:val="en-US"/>
              </w:rPr>
              <w:t>g</w:t>
            </w:r>
            <w:r w:rsidRPr="009522B9">
              <w:rPr>
                <w:lang w:val="en-US"/>
              </w:rPr>
              <w:t>net</w:t>
            </w:r>
            <w:proofErr w:type="spellEnd"/>
            <w:r w:rsidRPr="00623E05">
              <w:t xml:space="preserve"> </w:t>
            </w:r>
          </w:p>
        </w:tc>
      </w:tr>
      <w:tr w:rsidR="00F8520C" w:rsidRPr="00C3022A" w:rsidTr="0047549A">
        <w:tc>
          <w:tcPr>
            <w:tcW w:w="942" w:type="pct"/>
            <w:gridSpan w:val="2"/>
          </w:tcPr>
          <w:p w:rsidR="00F8520C" w:rsidRPr="005E7556" w:rsidRDefault="00F8520C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lastRenderedPageBreak/>
              <w:t>5.</w:t>
            </w:r>
            <w:r>
              <w:rPr>
                <w:rFonts w:cs="Arial"/>
                <w:b/>
                <w:sz w:val="22"/>
              </w:rPr>
              <w:tab/>
              <w:t>Ein neues D</w:t>
            </w:r>
            <w:r>
              <w:rPr>
                <w:rFonts w:cs="Arial"/>
                <w:b/>
                <w:sz w:val="22"/>
              </w:rPr>
              <w:t>o</w:t>
            </w:r>
            <w:r>
              <w:rPr>
                <w:rFonts w:cs="Arial"/>
                <w:b/>
                <w:sz w:val="22"/>
              </w:rPr>
              <w:t>kument erste</w:t>
            </w:r>
            <w:r>
              <w:rPr>
                <w:rFonts w:cs="Arial"/>
                <w:b/>
                <w:sz w:val="22"/>
              </w:rPr>
              <w:t>l</w:t>
            </w:r>
            <w:r>
              <w:rPr>
                <w:rFonts w:cs="Arial"/>
                <w:b/>
                <w:sz w:val="22"/>
              </w:rPr>
              <w:t>len und spe</w:t>
            </w:r>
            <w:r>
              <w:rPr>
                <w:rFonts w:cs="Arial"/>
                <w:b/>
                <w:sz w:val="22"/>
              </w:rPr>
              <w:t>i</w:t>
            </w:r>
            <w:r>
              <w:rPr>
                <w:rFonts w:cs="Arial"/>
                <w:b/>
                <w:sz w:val="22"/>
              </w:rPr>
              <w:t>chern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F8520C" w:rsidRPr="005E7556" w:rsidRDefault="00F8520C" w:rsidP="0047549A">
            <w:pPr>
              <w:pStyle w:val="Aufzhlungszeichen1-klein"/>
              <w:ind w:left="313"/>
            </w:pPr>
            <w:r>
              <w:t>Ein Parallelg</w:t>
            </w:r>
            <w:r>
              <w:t>e</w:t>
            </w:r>
            <w:r>
              <w:t>dicht verfassen</w:t>
            </w:r>
          </w:p>
        </w:tc>
        <w:tc>
          <w:tcPr>
            <w:tcW w:w="1575" w:type="pct"/>
            <w:gridSpan w:val="4"/>
          </w:tcPr>
          <w:p w:rsidR="00F8520C" w:rsidRPr="00A44F92" w:rsidRDefault="00F8520C" w:rsidP="0047549A">
            <w:pPr>
              <w:pStyle w:val="Aufzhlungszeichen1-klein"/>
            </w:pPr>
            <w:r w:rsidRPr="00A44F92">
              <w:t>untersuchen Gedichte unter Berücksichtigung einfacher formaler und sprachlicher Beobachtungen.</w:t>
            </w:r>
          </w:p>
          <w:p w:rsidR="00F8520C" w:rsidRPr="00541D06" w:rsidRDefault="00F8520C" w:rsidP="0047549A">
            <w:pPr>
              <w:pStyle w:val="Aufzhlungszeichen1-klein"/>
            </w:pPr>
            <w:r>
              <w:t>verfassen Texte nach Tex</w:t>
            </w:r>
            <w:r>
              <w:t>t</w:t>
            </w:r>
            <w:r>
              <w:t>mustern, entwickeln fremde Texte weiter, schreiben sie um und verfremden sie.</w:t>
            </w:r>
          </w:p>
        </w:tc>
        <w:tc>
          <w:tcPr>
            <w:tcW w:w="1110" w:type="pct"/>
            <w:gridSpan w:val="2"/>
          </w:tcPr>
          <w:p w:rsidR="00F8520C" w:rsidRPr="00541D0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F8520C" w:rsidRPr="005E755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F8520C" w:rsidRPr="001227E0" w:rsidRDefault="00F8520C" w:rsidP="0047549A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Datei mit einem Gedicht als Vorlage z. B.:</w:t>
            </w:r>
          </w:p>
          <w:p w:rsidR="00F8520C" w:rsidRPr="007B3439" w:rsidRDefault="00F8520C" w:rsidP="0047549A">
            <w:pPr>
              <w:pStyle w:val="Aufzhlungszeichen1-klein"/>
              <w:numPr>
                <w:ilvl w:val="0"/>
                <w:numId w:val="5"/>
              </w:numPr>
              <w:ind w:left="327" w:hanging="284"/>
              <w:rPr>
                <w:rFonts w:cs="Arial"/>
              </w:rPr>
            </w:pPr>
            <w:r w:rsidRPr="001227E0">
              <w:t xml:space="preserve">Georg </w:t>
            </w:r>
            <w:proofErr w:type="spellStart"/>
            <w:r w:rsidRPr="001227E0">
              <w:t>Britting</w:t>
            </w:r>
            <w:proofErr w:type="spellEnd"/>
            <w:r w:rsidRPr="001227E0">
              <w:t>, Goldene Welt</w:t>
            </w:r>
          </w:p>
        </w:tc>
      </w:tr>
      <w:tr w:rsidR="00F8520C" w:rsidRPr="00C3022A" w:rsidTr="0047549A">
        <w:tc>
          <w:tcPr>
            <w:tcW w:w="942" w:type="pct"/>
            <w:gridSpan w:val="2"/>
          </w:tcPr>
          <w:p w:rsidR="00F8520C" w:rsidRPr="005E7556" w:rsidRDefault="00F8520C" w:rsidP="0047549A">
            <w:pPr>
              <w:pStyle w:val="Listenabsatz"/>
              <w:spacing w:line="240" w:lineRule="exact"/>
              <w:ind w:left="284" w:hanging="284"/>
              <w:contextualSpacing w:val="0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6.</w:t>
            </w:r>
            <w:r>
              <w:rPr>
                <w:rFonts w:cs="Arial"/>
                <w:b/>
                <w:sz w:val="22"/>
              </w:rPr>
              <w:tab/>
              <w:t>Ein Dokument aufrufen  und bearbeiten</w:t>
            </w:r>
            <w:r w:rsidRPr="005E7556">
              <w:rPr>
                <w:rFonts w:cs="Arial"/>
                <w:b/>
                <w:sz w:val="22"/>
              </w:rPr>
              <w:t>:</w:t>
            </w:r>
          </w:p>
          <w:p w:rsidR="00F8520C" w:rsidRPr="005E7556" w:rsidRDefault="00F8520C" w:rsidP="0047549A">
            <w:pPr>
              <w:pStyle w:val="Aufzhlungszeichen1-klein"/>
              <w:ind w:left="313"/>
            </w:pPr>
            <w:r>
              <w:t>Ein Gedicht mit digitalen Mi</w:t>
            </w:r>
            <w:r>
              <w:t>t</w:t>
            </w:r>
            <w:r>
              <w:t>teln gestalten</w:t>
            </w:r>
          </w:p>
        </w:tc>
        <w:tc>
          <w:tcPr>
            <w:tcW w:w="1575" w:type="pct"/>
            <w:gridSpan w:val="4"/>
          </w:tcPr>
          <w:p w:rsidR="00F8520C" w:rsidRPr="00541D06" w:rsidRDefault="00F8520C" w:rsidP="0047549A">
            <w:pPr>
              <w:pStyle w:val="Aufzhlungszeichen1-klein"/>
            </w:pPr>
            <w:r>
              <w:t>[…] wenden elementare M</w:t>
            </w:r>
            <w:r>
              <w:t>e</w:t>
            </w:r>
            <w:r>
              <w:t>thoden der […] Textübera</w:t>
            </w:r>
            <w:r>
              <w:t>r</w:t>
            </w:r>
            <w:r>
              <w:t xml:space="preserve">beitung an. </w:t>
            </w:r>
          </w:p>
        </w:tc>
        <w:tc>
          <w:tcPr>
            <w:tcW w:w="1110" w:type="pct"/>
            <w:gridSpan w:val="2"/>
          </w:tcPr>
          <w:p w:rsidR="00F8520C" w:rsidRPr="00541D0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1.2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Verschiedene d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gitale Werkzeuge und deren Funkt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onsumfang ke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nen, auswählen sowie diese kre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tiv, reflektiert und zielgerichtet ei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 xml:space="preserve">setzen </w:t>
            </w:r>
          </w:p>
          <w:p w:rsidR="00F8520C" w:rsidRPr="005E7556" w:rsidRDefault="00F8520C" w:rsidP="0047549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1.3 </w:t>
            </w:r>
            <w:r>
              <w:rPr>
                <w:rFonts w:cs="Arial"/>
                <w:sz w:val="22"/>
              </w:rPr>
              <w:tab/>
            </w:r>
            <w:r w:rsidRPr="00541D06">
              <w:rPr>
                <w:rFonts w:cs="Arial"/>
                <w:sz w:val="22"/>
              </w:rPr>
              <w:t>Informationen und Daten sicher spe</w:t>
            </w:r>
            <w:r w:rsidRPr="00541D06">
              <w:rPr>
                <w:rFonts w:cs="Arial"/>
                <w:sz w:val="22"/>
              </w:rPr>
              <w:t>i</w:t>
            </w:r>
            <w:r w:rsidRPr="00541D06">
              <w:rPr>
                <w:rFonts w:cs="Arial"/>
                <w:sz w:val="22"/>
              </w:rPr>
              <w:t>chern, wiederfi</w:t>
            </w:r>
            <w:r w:rsidRPr="00541D06">
              <w:rPr>
                <w:rFonts w:cs="Arial"/>
                <w:sz w:val="22"/>
              </w:rPr>
              <w:t>n</w:t>
            </w:r>
            <w:r w:rsidRPr="00541D06">
              <w:rPr>
                <w:rFonts w:cs="Arial"/>
                <w:sz w:val="22"/>
              </w:rPr>
              <w:t>den und von ve</w:t>
            </w:r>
            <w:r w:rsidRPr="00541D06">
              <w:rPr>
                <w:rFonts w:cs="Arial"/>
                <w:sz w:val="22"/>
              </w:rPr>
              <w:t>r</w:t>
            </w:r>
            <w:r w:rsidRPr="00541D06">
              <w:rPr>
                <w:rFonts w:cs="Arial"/>
                <w:sz w:val="22"/>
              </w:rPr>
              <w:t>schiedenen Orten abrufen; Inform</w:t>
            </w:r>
            <w:r w:rsidRPr="00541D06">
              <w:rPr>
                <w:rFonts w:cs="Arial"/>
                <w:sz w:val="22"/>
              </w:rPr>
              <w:t>a</w:t>
            </w:r>
            <w:r w:rsidRPr="00541D06">
              <w:rPr>
                <w:rFonts w:cs="Arial"/>
                <w:sz w:val="22"/>
              </w:rPr>
              <w:t>tionen und Daten zusammenfassen, organisieren und strukturiert au</w:t>
            </w:r>
            <w:r w:rsidRPr="00541D06">
              <w:rPr>
                <w:rFonts w:cs="Arial"/>
                <w:sz w:val="22"/>
              </w:rPr>
              <w:t>f</w:t>
            </w:r>
            <w:r w:rsidRPr="00541D06">
              <w:rPr>
                <w:rFonts w:cs="Arial"/>
                <w:sz w:val="22"/>
              </w:rPr>
              <w:t>bewahren</w:t>
            </w:r>
          </w:p>
        </w:tc>
        <w:tc>
          <w:tcPr>
            <w:tcW w:w="1373" w:type="pct"/>
            <w:gridSpan w:val="2"/>
          </w:tcPr>
          <w:p w:rsidR="00F8520C" w:rsidRPr="007B3439" w:rsidRDefault="00F8520C" w:rsidP="0047549A">
            <w:pPr>
              <w:pStyle w:val="Aufzhlungszeichen1-klein"/>
              <w:numPr>
                <w:ilvl w:val="0"/>
                <w:numId w:val="0"/>
              </w:numPr>
              <w:ind w:left="14"/>
              <w:rPr>
                <w:rFonts w:cs="Arial"/>
              </w:rPr>
            </w:pPr>
            <w:r>
              <w:rPr>
                <w:rFonts w:cs="Arial"/>
              </w:rPr>
              <w:t xml:space="preserve">Bearbeitung eines selbst gewählten Gedichts dieses Unterrichtsvorhabens </w:t>
            </w:r>
          </w:p>
        </w:tc>
      </w:tr>
    </w:tbl>
    <w:p w:rsidR="00F8520C" w:rsidRPr="005E7556" w:rsidRDefault="00F8520C" w:rsidP="00F8520C">
      <w:pPr>
        <w:rPr>
          <w:rFonts w:cs="Arial"/>
        </w:rPr>
      </w:pPr>
    </w:p>
    <w:sectPr w:rsidR="00F8520C" w:rsidRPr="005E7556" w:rsidSect="00EA66F7">
      <w:pgSz w:w="11906" w:h="16838" w:code="9"/>
      <w:pgMar w:top="1474" w:right="1247" w:bottom="1418" w:left="1247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0B3" w:rsidRDefault="007030B3" w:rsidP="007030B3">
      <w:r>
        <w:separator/>
      </w:r>
    </w:p>
  </w:endnote>
  <w:endnote w:type="continuationSeparator" w:id="0">
    <w:p w:rsidR="007030B3" w:rsidRDefault="007030B3" w:rsidP="0070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00000000" w:usb1="500078FF" w:usb2="00000021" w:usb3="00000000" w:csb0="000001BF" w:csb1="00000000"/>
  </w:font>
  <w:font w:name="Liberation Sans">
    <w:altName w:val="Arial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2070409020205020404"/>
    <w:charset w:val="00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0B3" w:rsidRDefault="007030B3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0B3" w:rsidRDefault="002C26FD">
    <w:pPr>
      <w:pStyle w:val="Fuzeile"/>
    </w:pPr>
    <w:bookmarkStart w:id="0" w:name="_GoBack"/>
    <w:r>
      <w:t>QUA-LiS NRW, Arbeitsbereich 4, fachlich verantwortlich: Eva Pertzel &amp; Dr. Anna Ulrike Franken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0B3" w:rsidRDefault="007030B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0B3" w:rsidRDefault="007030B3" w:rsidP="007030B3">
      <w:r>
        <w:separator/>
      </w:r>
    </w:p>
  </w:footnote>
  <w:footnote w:type="continuationSeparator" w:id="0">
    <w:p w:rsidR="007030B3" w:rsidRDefault="007030B3" w:rsidP="00703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0B3" w:rsidRDefault="007030B3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0B3" w:rsidRDefault="007030B3" w:rsidP="007030B3">
    <w:pPr>
      <w:pStyle w:val="Kopfzeile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4313555</wp:posOffset>
          </wp:positionH>
          <wp:positionV relativeFrom="paragraph">
            <wp:posOffset>-107315</wp:posOffset>
          </wp:positionV>
          <wp:extent cx="1990725" cy="533400"/>
          <wp:effectExtent l="0" t="0" r="9525" b="0"/>
          <wp:wrapTight wrapText="bothSides">
            <wp:wrapPolygon edited="0">
              <wp:start x="0" y="0"/>
              <wp:lineTo x="0" y="20829"/>
              <wp:lineTo x="21497" y="20829"/>
              <wp:lineTo x="21497" y="0"/>
              <wp:lineTo x="0" y="0"/>
            </wp:wrapPolygon>
          </wp:wrapTight>
          <wp:docPr id="2" name="Grafik 2" descr="QUA-LiS-Logo-Far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UA-LiS-Logo-Farb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:rsidR="007030B3" w:rsidRDefault="007030B3" w:rsidP="007030B3">
    <w:pPr>
      <w:pStyle w:val="Kopfzeile"/>
      <w:tabs>
        <w:tab w:val="left" w:pos="6208"/>
      </w:tabs>
    </w:pPr>
    <w:r>
      <w:tab/>
    </w:r>
  </w:p>
  <w:p w:rsidR="007030B3" w:rsidRDefault="007030B3" w:rsidP="007030B3">
    <w:pPr>
      <w:pStyle w:val="Kopfzeile"/>
    </w:pPr>
  </w:p>
  <w:p w:rsidR="007030B3" w:rsidRDefault="007030B3" w:rsidP="007030B3">
    <w:pPr>
      <w:pStyle w:val="Kopfzeile"/>
    </w:pPr>
  </w:p>
  <w:p w:rsidR="007030B3" w:rsidRDefault="007030B3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0B3" w:rsidRDefault="007030B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15EF"/>
    <w:multiLevelType w:val="hybridMultilevel"/>
    <w:tmpl w:val="46C433A4"/>
    <w:lvl w:ilvl="0" w:tplc="102249FE">
      <w:start w:val="1"/>
      <w:numFmt w:val="bullet"/>
      <w:pStyle w:val="Aufzhlungszeichen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10729F"/>
    <w:multiLevelType w:val="hybridMultilevel"/>
    <w:tmpl w:val="117E51EA"/>
    <w:lvl w:ilvl="0" w:tplc="0407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>
    <w:nsid w:val="22F121A7"/>
    <w:multiLevelType w:val="hybridMultilevel"/>
    <w:tmpl w:val="386022C0"/>
    <w:lvl w:ilvl="0" w:tplc="1564EB44">
      <w:start w:val="1"/>
      <w:numFmt w:val="bullet"/>
      <w:pStyle w:val="Aufzhlungszeichen2-klein"/>
      <w:lvlText w:val="–"/>
      <w:lvlJc w:val="left"/>
      <w:pPr>
        <w:tabs>
          <w:tab w:val="num" w:pos="567"/>
        </w:tabs>
        <w:ind w:left="567" w:hanging="283"/>
      </w:pPr>
      <w:rPr>
        <w:rFonts w:ascii="Arial Black" w:hAnsi="Arial Black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251DDF"/>
    <w:multiLevelType w:val="hybridMultilevel"/>
    <w:tmpl w:val="76EE0184"/>
    <w:lvl w:ilvl="0" w:tplc="AC2EF60C">
      <w:start w:val="1"/>
      <w:numFmt w:val="bullet"/>
      <w:pStyle w:val="Aufzhlungszeichen2"/>
      <w:lvlText w:val="–"/>
      <w:lvlJc w:val="left"/>
      <w:pPr>
        <w:tabs>
          <w:tab w:val="num" w:pos="568"/>
        </w:tabs>
        <w:ind w:left="568" w:hanging="284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DD22F0"/>
    <w:multiLevelType w:val="hybridMultilevel"/>
    <w:tmpl w:val="002252C4"/>
    <w:lvl w:ilvl="0" w:tplc="18780CB4">
      <w:start w:val="1"/>
      <w:numFmt w:val="bullet"/>
      <w:pStyle w:val="Aufzhlungszeichen1-klei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55"/>
    <w:rsid w:val="00037991"/>
    <w:rsid w:val="000763B6"/>
    <w:rsid w:val="00085B1B"/>
    <w:rsid w:val="000948D0"/>
    <w:rsid w:val="000B51D8"/>
    <w:rsid w:val="000B54AC"/>
    <w:rsid w:val="000B5E17"/>
    <w:rsid w:val="000D3D40"/>
    <w:rsid w:val="00130331"/>
    <w:rsid w:val="0013576A"/>
    <w:rsid w:val="00147AC3"/>
    <w:rsid w:val="001815D0"/>
    <w:rsid w:val="001C5CCD"/>
    <w:rsid w:val="002212D4"/>
    <w:rsid w:val="002C26FD"/>
    <w:rsid w:val="003301CC"/>
    <w:rsid w:val="00356BE2"/>
    <w:rsid w:val="00364BE1"/>
    <w:rsid w:val="00370A0D"/>
    <w:rsid w:val="00371586"/>
    <w:rsid w:val="003978DA"/>
    <w:rsid w:val="003B352F"/>
    <w:rsid w:val="003E7E77"/>
    <w:rsid w:val="003F14B9"/>
    <w:rsid w:val="004B5EE3"/>
    <w:rsid w:val="004C39A2"/>
    <w:rsid w:val="004F688D"/>
    <w:rsid w:val="0050385C"/>
    <w:rsid w:val="00541D06"/>
    <w:rsid w:val="00563D81"/>
    <w:rsid w:val="00570CF9"/>
    <w:rsid w:val="005B2F84"/>
    <w:rsid w:val="005C02CD"/>
    <w:rsid w:val="00623E05"/>
    <w:rsid w:val="006E3BBA"/>
    <w:rsid w:val="007030B3"/>
    <w:rsid w:val="007046C0"/>
    <w:rsid w:val="007401EB"/>
    <w:rsid w:val="0075209A"/>
    <w:rsid w:val="007B3439"/>
    <w:rsid w:val="007C237E"/>
    <w:rsid w:val="00844019"/>
    <w:rsid w:val="00850559"/>
    <w:rsid w:val="008642C9"/>
    <w:rsid w:val="0087496C"/>
    <w:rsid w:val="00875AA0"/>
    <w:rsid w:val="008A0EB1"/>
    <w:rsid w:val="008E59EF"/>
    <w:rsid w:val="008F155D"/>
    <w:rsid w:val="00935F68"/>
    <w:rsid w:val="009537D5"/>
    <w:rsid w:val="00975164"/>
    <w:rsid w:val="00982EA8"/>
    <w:rsid w:val="009B3255"/>
    <w:rsid w:val="00A076CC"/>
    <w:rsid w:val="00A14B27"/>
    <w:rsid w:val="00A32660"/>
    <w:rsid w:val="00A362AF"/>
    <w:rsid w:val="00A74440"/>
    <w:rsid w:val="00A76880"/>
    <w:rsid w:val="00A85373"/>
    <w:rsid w:val="00AA110E"/>
    <w:rsid w:val="00AB2737"/>
    <w:rsid w:val="00AD0E3F"/>
    <w:rsid w:val="00AD70F0"/>
    <w:rsid w:val="00AE0409"/>
    <w:rsid w:val="00B07033"/>
    <w:rsid w:val="00B132B6"/>
    <w:rsid w:val="00B53EBE"/>
    <w:rsid w:val="00B62C50"/>
    <w:rsid w:val="00B6797F"/>
    <w:rsid w:val="00BA6077"/>
    <w:rsid w:val="00BD0451"/>
    <w:rsid w:val="00BF3570"/>
    <w:rsid w:val="00C3022A"/>
    <w:rsid w:val="00C46B23"/>
    <w:rsid w:val="00C55DCD"/>
    <w:rsid w:val="00C749B2"/>
    <w:rsid w:val="00C92F5C"/>
    <w:rsid w:val="00CB6955"/>
    <w:rsid w:val="00CE044A"/>
    <w:rsid w:val="00D0311C"/>
    <w:rsid w:val="00D32F61"/>
    <w:rsid w:val="00D41D14"/>
    <w:rsid w:val="00D81701"/>
    <w:rsid w:val="00DC28AA"/>
    <w:rsid w:val="00E96A92"/>
    <w:rsid w:val="00EA0E5A"/>
    <w:rsid w:val="00EA66F7"/>
    <w:rsid w:val="00EC438E"/>
    <w:rsid w:val="00EE4132"/>
    <w:rsid w:val="00EF64FA"/>
    <w:rsid w:val="00F226AD"/>
    <w:rsid w:val="00F2578E"/>
    <w:rsid w:val="00F8520C"/>
    <w:rsid w:val="00FB2CDB"/>
    <w:rsid w:val="00FE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6B23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23E0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23E0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23E05"/>
    <w:rPr>
      <w:rFonts w:ascii="Liberation Serif" w:eastAsia="Times New Roman" w:hAnsi="Liberation Serif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23E0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23E05"/>
    <w:rPr>
      <w:rFonts w:ascii="Liberation Serif" w:eastAsia="Times New Roman" w:hAnsi="Liberation Serif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C749B2"/>
    <w:pPr>
      <w:spacing w:after="0" w:line="240" w:lineRule="auto"/>
    </w:pPr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6B23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23E0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23E0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23E05"/>
    <w:rPr>
      <w:rFonts w:ascii="Liberation Serif" w:eastAsia="Times New Roman" w:hAnsi="Liberation Serif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23E0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23E05"/>
    <w:rPr>
      <w:rFonts w:ascii="Liberation Serif" w:eastAsia="Times New Roman" w:hAnsi="Liberation Serif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C749B2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284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028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9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B0509-5A60-4E38-992E-A64B108E3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84695B12.dotm</Template>
  <TotalTime>0</TotalTime>
  <Pages>9</Pages>
  <Words>2186</Words>
  <Characters>13779</Characters>
  <Application>Microsoft Office Word</Application>
  <DocSecurity>0</DocSecurity>
  <Lines>114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Pertzel, Eva</dc:creator>
  <cp:lastModifiedBy>Pertzel, Eva</cp:lastModifiedBy>
  <cp:revision>18</cp:revision>
  <cp:lastPrinted>2019-05-23T12:17:00Z</cp:lastPrinted>
  <dcterms:created xsi:type="dcterms:W3CDTF">2019-09-13T08:29:00Z</dcterms:created>
  <dcterms:modified xsi:type="dcterms:W3CDTF">2019-09-17T09:07:00Z</dcterms:modified>
</cp:coreProperties>
</file>