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724" w:rsidRDefault="00237724" w:rsidP="00A74440">
      <w:pPr>
        <w:pStyle w:val="berschrift-Teilaufgabe"/>
        <w:spacing w:line="360" w:lineRule="auto"/>
        <w:jc w:val="center"/>
      </w:pPr>
    </w:p>
    <w:p w:rsidR="00237724" w:rsidRDefault="00237724" w:rsidP="00A74440">
      <w:pPr>
        <w:pStyle w:val="berschrift-Teilaufgabe"/>
        <w:spacing w:line="360" w:lineRule="auto"/>
        <w:jc w:val="center"/>
      </w:pPr>
    </w:p>
    <w:p w:rsidR="00037991" w:rsidRDefault="00CD1347" w:rsidP="00A74440">
      <w:pPr>
        <w:pStyle w:val="berschrift-Teilaufgabe"/>
        <w:spacing w:line="360" w:lineRule="auto"/>
        <w:jc w:val="center"/>
      </w:pPr>
      <w:r>
        <w:t xml:space="preserve">Unterrichtsanregung zum </w:t>
      </w:r>
      <w:r w:rsidRPr="005E7556">
        <w:t>Medienkompetenz</w:t>
      </w:r>
      <w:r>
        <w:t>rahmen</w:t>
      </w:r>
      <w:r w:rsidRPr="005E7556">
        <w:t xml:space="preserve"> </w:t>
      </w:r>
      <w:r w:rsidR="00037991" w:rsidRPr="005E7556">
        <w:t>„</w:t>
      </w:r>
      <w:r w:rsidR="003A5845">
        <w:t>Informieren und Recherchi</w:t>
      </w:r>
      <w:r w:rsidR="003A5845">
        <w:t>e</w:t>
      </w:r>
      <w:r w:rsidR="003A5845">
        <w:t>ren</w:t>
      </w:r>
      <w:r w:rsidR="00037991" w:rsidRPr="005E7556">
        <w:t xml:space="preserve">“ – </w:t>
      </w:r>
      <w:r w:rsidR="00A74440">
        <w:br/>
      </w:r>
      <w:r w:rsidR="00E1063A">
        <w:t xml:space="preserve">Angeleitete </w:t>
      </w:r>
      <w:r w:rsidR="001C6F1F">
        <w:t>Informationsrecherche und -</w:t>
      </w:r>
      <w:r w:rsidR="003A5845">
        <w:t xml:space="preserve">auswertung 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DC28AA" w:rsidRPr="005E7556" w:rsidTr="003A5845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AA110E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10E" w:rsidRPr="003301CC" w:rsidRDefault="00371586" w:rsidP="00EE4132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 w:rsidR="00EE4132"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110E" w:rsidRPr="003301CC" w:rsidRDefault="00371586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A110E" w:rsidRPr="00D32F61" w:rsidRDefault="00371586" w:rsidP="002212D4">
            <w:pPr>
              <w:jc w:val="center"/>
              <w:rPr>
                <w:rFonts w:cs="Arial"/>
                <w:b/>
                <w:sz w:val="22"/>
              </w:rPr>
            </w:pPr>
            <w:r w:rsidRPr="00D32F61">
              <w:rPr>
                <w:rFonts w:cs="Arial"/>
                <w:b/>
                <w:sz w:val="22"/>
              </w:rPr>
              <w:t>Jahrgang 10</w:t>
            </w:r>
          </w:p>
        </w:tc>
      </w:tr>
      <w:tr w:rsidR="00037991" w:rsidRPr="005E7556" w:rsidTr="00EA66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991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 w:rsidR="00DC28AA"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037991" w:rsidRPr="005E7556" w:rsidRDefault="00037991" w:rsidP="003A5845">
            <w:pPr>
              <w:tabs>
                <w:tab w:val="clear" w:pos="284"/>
                <w:tab w:val="left" w:pos="1400"/>
              </w:tabs>
              <w:ind w:left="1447" w:hanging="1447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 w:rsidR="00DC28AA">
              <w:rPr>
                <w:rFonts w:cs="Arial"/>
                <w:b/>
                <w:sz w:val="22"/>
              </w:rPr>
              <w:tab/>
            </w:r>
            <w:r w:rsidR="003A5845">
              <w:rPr>
                <w:rFonts w:cs="Arial"/>
                <w:b/>
                <w:sz w:val="22"/>
              </w:rPr>
              <w:tab/>
            </w:r>
            <w:r w:rsidR="003A5845" w:rsidRPr="003A5845">
              <w:rPr>
                <w:rFonts w:cs="Arial"/>
                <w:b/>
                <w:i/>
                <w:sz w:val="22"/>
              </w:rPr>
              <w:t>Erich Kästners Romane</w:t>
            </w:r>
            <w:r w:rsidR="003A5845">
              <w:rPr>
                <w:rFonts w:cs="Arial"/>
                <w:b/>
                <w:sz w:val="22"/>
              </w:rPr>
              <w:t xml:space="preserve"> – </w:t>
            </w:r>
            <w:r w:rsidR="00986968">
              <w:rPr>
                <w:rFonts w:cs="Arial"/>
                <w:b/>
                <w:sz w:val="22"/>
              </w:rPr>
              <w:t>Informationen zum Autor als Bestandteil eines Lesetageb</w:t>
            </w:r>
            <w:r w:rsidR="00986968">
              <w:rPr>
                <w:rFonts w:cs="Arial"/>
                <w:b/>
                <w:sz w:val="22"/>
              </w:rPr>
              <w:t>u</w:t>
            </w:r>
            <w:r w:rsidR="00986968">
              <w:rPr>
                <w:rFonts w:cs="Arial"/>
                <w:b/>
                <w:sz w:val="22"/>
              </w:rPr>
              <w:t>ches sammeln</w:t>
            </w:r>
          </w:p>
          <w:p w:rsidR="00037991" w:rsidRPr="005E7556" w:rsidRDefault="00037991" w:rsidP="003A5845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>bedarf</w:t>
            </w:r>
            <w:r w:rsidR="00DC28AA">
              <w:rPr>
                <w:rFonts w:cs="Arial"/>
                <w:b/>
                <w:sz w:val="22"/>
              </w:rPr>
              <w:t xml:space="preserve">: </w:t>
            </w:r>
            <w:r w:rsidR="00DC28AA">
              <w:rPr>
                <w:rFonts w:cs="Arial"/>
                <w:b/>
                <w:sz w:val="22"/>
              </w:rPr>
              <w:tab/>
            </w:r>
            <w:r w:rsidR="003A5845">
              <w:rPr>
                <w:rFonts w:cs="Arial"/>
                <w:b/>
                <w:sz w:val="22"/>
              </w:rPr>
              <w:t>3-4 Doppels</w:t>
            </w:r>
            <w:r w:rsidRPr="005E7556">
              <w:rPr>
                <w:rFonts w:cs="Arial"/>
                <w:b/>
                <w:sz w:val="22"/>
              </w:rPr>
              <w:t>tunden</w:t>
            </w:r>
          </w:p>
        </w:tc>
      </w:tr>
      <w:tr w:rsidR="00037991" w:rsidRPr="005E7556" w:rsidTr="00EA66F7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Pr="005E7556" w:rsidRDefault="003B352F" w:rsidP="00D32F61">
            <w:pPr>
              <w:pStyle w:val="berschrift-Teilaufgabe"/>
            </w:pPr>
            <w:r w:rsidRPr="00D32F61">
              <w:rPr>
                <w:highlight w:val="green"/>
              </w:rPr>
              <w:t>Kernlehrplan Haupt</w:t>
            </w:r>
            <w:r w:rsidR="00037991" w:rsidRPr="00D32F61">
              <w:rPr>
                <w:highlight w:val="green"/>
              </w:rPr>
              <w:t>schule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037991" w:rsidRDefault="00E1063A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Informationen zum Autor Erich Kästner sammeln und aufbereiten.</w:t>
            </w: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</w:p>
          <w:p w:rsidR="00037991" w:rsidRDefault="00037991" w:rsidP="00C46B23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037991" w:rsidRPr="007F47DB" w:rsidRDefault="00037991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 w:rsidR="00BA6077">
              <w:rPr>
                <w:rFonts w:cs="Arial"/>
                <w:sz w:val="22"/>
              </w:rPr>
              <w:t xml:space="preserve">können </w:t>
            </w:r>
            <w:r w:rsidR="00E1063A">
              <w:rPr>
                <w:rFonts w:cs="Arial"/>
                <w:sz w:val="22"/>
              </w:rPr>
              <w:t>Suchmaschinen im Internet nutzen und die Informationen au</w:t>
            </w:r>
            <w:r w:rsidR="00E1063A">
              <w:rPr>
                <w:rFonts w:cs="Arial"/>
                <w:sz w:val="22"/>
              </w:rPr>
              <w:t>f</w:t>
            </w:r>
            <w:r w:rsidR="00E1063A">
              <w:rPr>
                <w:rFonts w:cs="Arial"/>
                <w:sz w:val="22"/>
              </w:rPr>
              <w:t xml:space="preserve">bereiten. </w:t>
            </w:r>
          </w:p>
          <w:p w:rsidR="00037991" w:rsidRPr="00847DC6" w:rsidRDefault="00037991" w:rsidP="00C46B23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3A5845" w:rsidRPr="003A5845" w:rsidRDefault="003A5845" w:rsidP="003A5845">
            <w:pPr>
              <w:spacing w:after="40"/>
              <w:rPr>
                <w:rFonts w:cs="Arial"/>
                <w:b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 xml:space="preserve">2. Informieren und Recherchieren </w:t>
            </w:r>
          </w:p>
          <w:p w:rsidR="003A5845" w:rsidRPr="003A5845" w:rsidRDefault="003A5845" w:rsidP="003A5845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2.1 Informationsrecherche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3A5845">
              <w:rPr>
                <w:rFonts w:cs="Arial"/>
                <w:sz w:val="22"/>
              </w:rPr>
              <w:t>Informationsrecherchen zielgerichtet durchführen und dabei Suchstrategien anwenden</w:t>
            </w:r>
          </w:p>
          <w:p w:rsidR="003A5845" w:rsidRPr="003A5845" w:rsidRDefault="003A5845" w:rsidP="003A5845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2.2 Informationsauswertung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3A5845">
              <w:rPr>
                <w:rFonts w:cs="Arial"/>
                <w:sz w:val="22"/>
              </w:rPr>
              <w:t>Themenrelevante Informationen und Daten aus Medienangeboten filtern, strukturieren, umwandeln und au</w:t>
            </w:r>
            <w:r w:rsidRPr="003A5845">
              <w:rPr>
                <w:rFonts w:cs="Arial"/>
                <w:sz w:val="22"/>
              </w:rPr>
              <w:t>f</w:t>
            </w:r>
            <w:r w:rsidRPr="003A5845">
              <w:rPr>
                <w:rFonts w:cs="Arial"/>
                <w:sz w:val="22"/>
              </w:rPr>
              <w:t xml:space="preserve">bereiten </w:t>
            </w:r>
          </w:p>
          <w:p w:rsidR="003A5845" w:rsidRDefault="003A5845" w:rsidP="003A5845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2.3 Informationsbewertung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3A5845">
              <w:rPr>
                <w:rFonts w:cs="Arial"/>
                <w:sz w:val="22"/>
              </w:rPr>
              <w:t>Informationen, Daten und ihre Quellen sowie dahinterliegende Strategien und Absichten erkennen und kritisch bewerten</w:t>
            </w:r>
          </w:p>
          <w:p w:rsidR="003A5845" w:rsidRDefault="003A5845" w:rsidP="003A5845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2.4 Informationskritik:</w:t>
            </w:r>
            <w:r>
              <w:rPr>
                <w:rFonts w:cs="Arial"/>
                <w:sz w:val="22"/>
              </w:rPr>
              <w:t xml:space="preserve"> Unangemessene und gefährdende Medieni</w:t>
            </w:r>
            <w:r>
              <w:rPr>
                <w:rFonts w:cs="Arial"/>
                <w:sz w:val="22"/>
              </w:rPr>
              <w:t>n</w:t>
            </w:r>
            <w:r>
              <w:rPr>
                <w:rFonts w:cs="Arial"/>
                <w:sz w:val="22"/>
              </w:rPr>
              <w:t>halte erkennen und hinsichtlich rechtlicher Grundlagen sowie gesel</w:t>
            </w:r>
            <w:r>
              <w:rPr>
                <w:rFonts w:cs="Arial"/>
                <w:sz w:val="22"/>
              </w:rPr>
              <w:t>l</w:t>
            </w:r>
            <w:r>
              <w:rPr>
                <w:rFonts w:cs="Arial"/>
                <w:sz w:val="22"/>
              </w:rPr>
              <w:t>schaftlicher Normen und Werte einschätzen; Jugend- und Verbrauche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schutz kennen und Hilfs- und Unterstützungsstrukturen nutzen</w:t>
            </w:r>
          </w:p>
          <w:p w:rsidR="00037991" w:rsidRPr="003A5845" w:rsidRDefault="00037991" w:rsidP="003A5845">
            <w:pPr>
              <w:spacing w:after="40"/>
              <w:rPr>
                <w:rFonts w:cs="Arial"/>
                <w:i/>
                <w:sz w:val="22"/>
              </w:rPr>
            </w:pP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037991" w:rsidRPr="005E7556" w:rsidRDefault="00037991" w:rsidP="00EA0E5A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 w:rsidR="00EA0E5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 w:rsidR="00DC28AA"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="00EA0E5A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 xml:space="preserve">Die Schülerinnen und 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Schüler</w:t>
            </w:r>
            <w:r w:rsidR="00C55DCD">
              <w:rPr>
                <w:rFonts w:cs="Arial"/>
                <w:b/>
                <w:sz w:val="22"/>
              </w:rPr>
              <w:t xml:space="preserve"> können</w:t>
            </w:r>
            <w:r w:rsidR="00DC28AA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t>…</w:t>
            </w:r>
          </w:p>
        </w:tc>
        <w:tc>
          <w:tcPr>
            <w:tcW w:w="1110" w:type="pct"/>
            <w:gridSpan w:val="2"/>
          </w:tcPr>
          <w:p w:rsidR="00037991" w:rsidRPr="005E7556" w:rsidRDefault="00DC28AA" w:rsidP="00A7688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Teilziele gemäß</w:t>
            </w:r>
            <w:r w:rsidR="00037991" w:rsidRPr="005E7556">
              <w:rPr>
                <w:rFonts w:cs="Arial"/>
                <w:b/>
                <w:sz w:val="22"/>
              </w:rPr>
              <w:t xml:space="preserve"> </w:t>
            </w:r>
            <w:r w:rsidR="00A76880">
              <w:rPr>
                <w:rFonts w:cs="Arial"/>
                <w:b/>
                <w:sz w:val="22"/>
              </w:rPr>
              <w:br/>
            </w:r>
            <w:proofErr w:type="spellStart"/>
            <w:r w:rsidR="00037991" w:rsidRPr="005E7556">
              <w:rPr>
                <w:rFonts w:cs="Arial"/>
                <w:b/>
                <w:sz w:val="22"/>
              </w:rPr>
              <w:t>Medienkompetenz</w:t>
            </w:r>
            <w:r w:rsidR="00A76880">
              <w:rPr>
                <w:rFonts w:cs="Arial"/>
                <w:b/>
                <w:sz w:val="22"/>
              </w:rPr>
              <w:softHyphen/>
            </w:r>
            <w:r w:rsidR="00037991"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 w:rsidR="00DC28A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5E7556" w:rsidRDefault="008F155D" w:rsidP="008F155D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</w:r>
            <w:r w:rsidR="003A5845">
              <w:rPr>
                <w:rFonts w:cs="Arial"/>
                <w:b/>
                <w:sz w:val="22"/>
              </w:rPr>
              <w:t>Wer ist Erich Kästner?</w:t>
            </w:r>
          </w:p>
          <w:p w:rsidR="00037991" w:rsidRPr="003A5845" w:rsidRDefault="003A5845" w:rsidP="00E1063A">
            <w:pPr>
              <w:pStyle w:val="Aufzhlungszeichen1-klein"/>
              <w:ind w:left="313"/>
            </w:pPr>
            <w:r>
              <w:t>Induktive Ei</w:t>
            </w:r>
            <w:r>
              <w:t>n</w:t>
            </w:r>
            <w:r>
              <w:t xml:space="preserve">führung von Suchstrategien </w:t>
            </w:r>
            <w:r w:rsidR="00E1063A">
              <w:t>zur Sammlung von Informat</w:t>
            </w:r>
            <w:r w:rsidR="00E1063A">
              <w:t>i</w:t>
            </w:r>
            <w:r w:rsidR="00E1063A">
              <w:t>onen</w:t>
            </w:r>
          </w:p>
        </w:tc>
        <w:tc>
          <w:tcPr>
            <w:tcW w:w="1575" w:type="pct"/>
            <w:gridSpan w:val="4"/>
          </w:tcPr>
          <w:p w:rsidR="00EF64FA" w:rsidRDefault="00E1063A" w:rsidP="00EA0E5A">
            <w:pPr>
              <w:pStyle w:val="Aufzhlungszeichen1-klein"/>
            </w:pPr>
            <w:r>
              <w:t>bei […] schriftlichen Texten wesentliche Inhalte und Au</w:t>
            </w:r>
            <w:r>
              <w:t>s</w:t>
            </w:r>
            <w:r>
              <w:t>sagen identifizieren</w:t>
            </w:r>
          </w:p>
          <w:p w:rsidR="00F226AD" w:rsidRPr="00E1063A" w:rsidRDefault="00E1063A" w:rsidP="004D2663">
            <w:pPr>
              <w:pStyle w:val="Aufzhlungszeichen1-klein"/>
              <w:rPr>
                <w:szCs w:val="22"/>
              </w:rPr>
            </w:pPr>
            <w:r w:rsidRPr="00E1063A">
              <w:rPr>
                <w:szCs w:val="22"/>
              </w:rPr>
              <w:t>angeleitet grundlegende R</w:t>
            </w:r>
            <w:r w:rsidRPr="00E1063A">
              <w:rPr>
                <w:szCs w:val="22"/>
              </w:rPr>
              <w:t>e</w:t>
            </w:r>
            <w:r w:rsidRPr="00E1063A">
              <w:rPr>
                <w:szCs w:val="22"/>
              </w:rPr>
              <w:t>cherchestrategien (z. B. D</w:t>
            </w:r>
            <w:r w:rsidRPr="00E1063A">
              <w:rPr>
                <w:szCs w:val="22"/>
              </w:rPr>
              <w:t>a</w:t>
            </w:r>
            <w:r w:rsidRPr="00E1063A">
              <w:rPr>
                <w:szCs w:val="22"/>
              </w:rPr>
              <w:t>tenquelle überprüfen, Darste</w:t>
            </w:r>
            <w:r w:rsidRPr="00E1063A">
              <w:rPr>
                <w:szCs w:val="22"/>
              </w:rPr>
              <w:t>l</w:t>
            </w:r>
            <w:r w:rsidRPr="00E1063A">
              <w:rPr>
                <w:szCs w:val="22"/>
              </w:rPr>
              <w:t>lungsziel ermitteln, Glau</w:t>
            </w:r>
            <w:r w:rsidRPr="00E1063A">
              <w:rPr>
                <w:szCs w:val="22"/>
              </w:rPr>
              <w:t>b</w:t>
            </w:r>
            <w:r w:rsidRPr="00E1063A">
              <w:rPr>
                <w:szCs w:val="22"/>
              </w:rPr>
              <w:t xml:space="preserve">würdigkeit einschätzen) bei unterschiedlichen Medien </w:t>
            </w:r>
            <w:r w:rsidRPr="004D2663">
              <w:rPr>
                <w:szCs w:val="22"/>
              </w:rPr>
              <w:t xml:space="preserve">anwenden </w:t>
            </w:r>
            <w:r w:rsidR="004D2663" w:rsidRPr="004D2663">
              <w:rPr>
                <w:szCs w:val="22"/>
              </w:rPr>
              <w:t>[…]</w:t>
            </w:r>
            <w:r w:rsidRPr="004D2663">
              <w:rPr>
                <w:szCs w:val="22"/>
              </w:rPr>
              <w:t xml:space="preserve"> </w:t>
            </w:r>
          </w:p>
        </w:tc>
        <w:tc>
          <w:tcPr>
            <w:tcW w:w="1110" w:type="pct"/>
            <w:gridSpan w:val="2"/>
          </w:tcPr>
          <w:p w:rsidR="003A5845" w:rsidRPr="003A5845" w:rsidRDefault="003A5845" w:rsidP="003A5845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</w:t>
            </w:r>
            <w:r w:rsidR="00DC28AA">
              <w:rPr>
                <w:rFonts w:cs="Arial"/>
                <w:sz w:val="22"/>
              </w:rPr>
              <w:t>.1</w:t>
            </w:r>
            <w:r w:rsidR="00DC28AA">
              <w:rPr>
                <w:rFonts w:cs="Arial"/>
                <w:sz w:val="22"/>
              </w:rPr>
              <w:tab/>
            </w:r>
            <w:r w:rsidRPr="003A5845">
              <w:rPr>
                <w:rFonts w:cs="Arial"/>
                <w:sz w:val="22"/>
              </w:rPr>
              <w:t>Information</w:t>
            </w:r>
            <w:r w:rsidRPr="003A5845">
              <w:rPr>
                <w:rFonts w:cs="Arial"/>
                <w:sz w:val="22"/>
              </w:rPr>
              <w:t>s</w:t>
            </w:r>
            <w:r w:rsidRPr="003A5845">
              <w:rPr>
                <w:rFonts w:cs="Arial"/>
                <w:sz w:val="22"/>
              </w:rPr>
              <w:t>recherchen zielg</w:t>
            </w:r>
            <w:r w:rsidRPr="003A5845">
              <w:rPr>
                <w:rFonts w:cs="Arial"/>
                <w:sz w:val="22"/>
              </w:rPr>
              <w:t>e</w:t>
            </w:r>
            <w:r w:rsidRPr="003A5845">
              <w:rPr>
                <w:rFonts w:cs="Arial"/>
                <w:sz w:val="22"/>
              </w:rPr>
              <w:t>richtet durchfü</w:t>
            </w:r>
            <w:r w:rsidRPr="003A5845">
              <w:rPr>
                <w:rFonts w:cs="Arial"/>
                <w:sz w:val="22"/>
              </w:rPr>
              <w:t>h</w:t>
            </w:r>
            <w:r w:rsidRPr="003A5845">
              <w:rPr>
                <w:rFonts w:cs="Arial"/>
                <w:sz w:val="22"/>
              </w:rPr>
              <w:t>ren und dabei Suchstrategien anwenden</w:t>
            </w:r>
          </w:p>
          <w:p w:rsidR="00037991" w:rsidRPr="005E7556" w:rsidRDefault="00037991" w:rsidP="00EA0E5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0D3D40" w:rsidRPr="00EF64FA" w:rsidRDefault="003A5845" w:rsidP="00EA0E5A">
            <w:pPr>
              <w:pStyle w:val="Aufzhlungszeichen1-klein"/>
            </w:pPr>
            <w:r>
              <w:rPr>
                <w:spacing w:val="-3"/>
              </w:rPr>
              <w:t>typische W-Fragen zu Steckbriefen aus Klasse 5</w:t>
            </w:r>
          </w:p>
          <w:p w:rsidR="00037991" w:rsidRDefault="003A5845" w:rsidP="003A5845">
            <w:pPr>
              <w:pStyle w:val="Aufzhlungszeichen1-klein"/>
            </w:pPr>
            <w:r>
              <w:t>Informationen zu geei</w:t>
            </w:r>
            <w:r>
              <w:t>g</w:t>
            </w:r>
            <w:r>
              <w:t>neten Suchmaschinen:</w:t>
            </w:r>
            <w:r w:rsidR="000D3D40" w:rsidRPr="00EF64FA">
              <w:t xml:space="preserve"> </w:t>
            </w:r>
            <w:hyperlink r:id="rId9" w:history="1">
              <w:r w:rsidRPr="00D2008E">
                <w:rPr>
                  <w:rStyle w:val="Hyperlink"/>
                </w:rPr>
                <w:t>https://www.klicksafe.de/suchmaschinen/</w:t>
              </w:r>
            </w:hyperlink>
            <w:r>
              <w:t xml:space="preserve"> </w:t>
            </w:r>
          </w:p>
          <w:p w:rsidR="00160E13" w:rsidRPr="00160E13" w:rsidRDefault="00160E13" w:rsidP="00160E13">
            <w:pPr>
              <w:pStyle w:val="Aufzhlungszeichen1-klein"/>
            </w:pPr>
            <w:r>
              <w:t>Tipp-Karten z.B. mit (Kinder-)Suchmaschinen oder vorgegebenen Suchbegriffen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5E7556" w:rsidRDefault="008F155D" w:rsidP="008F155D">
            <w:pPr>
              <w:pStyle w:val="Listenabsatz"/>
              <w:pageBreakBefore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  <w:r>
              <w:rPr>
                <w:rFonts w:cs="Arial"/>
                <w:b/>
                <w:sz w:val="22"/>
              </w:rPr>
              <w:tab/>
            </w:r>
            <w:r w:rsidR="00E1063A">
              <w:rPr>
                <w:rFonts w:cs="Arial"/>
                <w:b/>
                <w:sz w:val="22"/>
              </w:rPr>
              <w:t>Der Autor Erich Kästner als Sucherge</w:t>
            </w:r>
            <w:r w:rsidR="00E1063A">
              <w:rPr>
                <w:rFonts w:cs="Arial"/>
                <w:b/>
                <w:sz w:val="22"/>
              </w:rPr>
              <w:t>b</w:t>
            </w:r>
            <w:r w:rsidR="00E1063A">
              <w:rPr>
                <w:rFonts w:cs="Arial"/>
                <w:b/>
                <w:sz w:val="22"/>
              </w:rPr>
              <w:t>nis</w:t>
            </w:r>
          </w:p>
          <w:p w:rsidR="004B5EE3" w:rsidRPr="005E7556" w:rsidRDefault="00E1063A" w:rsidP="00E1063A">
            <w:pPr>
              <w:pStyle w:val="Aufzhlungszeichen1-klein"/>
            </w:pPr>
            <w:proofErr w:type="spellStart"/>
            <w:r>
              <w:t>Kriteriengeleit</w:t>
            </w:r>
            <w:r>
              <w:t>e</w:t>
            </w:r>
            <w:r>
              <w:t>ter</w:t>
            </w:r>
            <w:proofErr w:type="spellEnd"/>
            <w:r>
              <w:t xml:space="preserve"> Vergleich von Sucherge</w:t>
            </w:r>
            <w:r>
              <w:t>b</w:t>
            </w:r>
            <w:r>
              <w:t>nissen in Ki</w:t>
            </w:r>
            <w:r>
              <w:t>n</w:t>
            </w:r>
            <w:r>
              <w:t>dersuchmasch</w:t>
            </w:r>
            <w:r>
              <w:t>i</w:t>
            </w:r>
            <w:r>
              <w:t>nen und regul</w:t>
            </w:r>
            <w:r>
              <w:t>ä</w:t>
            </w:r>
            <w:r>
              <w:t>ren Suchm</w:t>
            </w:r>
            <w:r>
              <w:t>a</w:t>
            </w:r>
            <w:r>
              <w:t>schinen im k</w:t>
            </w:r>
            <w:r>
              <w:t>o</w:t>
            </w:r>
            <w:r>
              <w:t>operativen Le</w:t>
            </w:r>
            <w:r>
              <w:t>r</w:t>
            </w:r>
            <w:r>
              <w:t>narrangement</w:t>
            </w:r>
          </w:p>
        </w:tc>
        <w:tc>
          <w:tcPr>
            <w:tcW w:w="1575" w:type="pct"/>
            <w:gridSpan w:val="4"/>
          </w:tcPr>
          <w:p w:rsidR="00B53EBE" w:rsidRDefault="004D2663" w:rsidP="004D2663">
            <w:pPr>
              <w:pStyle w:val="Aufzhlungszeichen1-klein"/>
            </w:pPr>
            <w:r w:rsidRPr="00E1063A">
              <w:t>angeleitet grundlegende R</w:t>
            </w:r>
            <w:r w:rsidRPr="00E1063A">
              <w:t>e</w:t>
            </w:r>
            <w:r w:rsidRPr="00E1063A">
              <w:t>cherchestrategien (z. B. D</w:t>
            </w:r>
            <w:r w:rsidRPr="00E1063A">
              <w:t>a</w:t>
            </w:r>
            <w:r w:rsidRPr="00E1063A">
              <w:t>tenquelle überprüfen, Darste</w:t>
            </w:r>
            <w:r w:rsidRPr="00E1063A">
              <w:t>l</w:t>
            </w:r>
            <w:r w:rsidRPr="00E1063A">
              <w:t>lungsziel ermitteln, Glau</w:t>
            </w:r>
            <w:r w:rsidRPr="00E1063A">
              <w:t>b</w:t>
            </w:r>
            <w:r w:rsidRPr="00E1063A">
              <w:t xml:space="preserve">würdigkeit einschätzen) bei unterschiedlichen Medien </w:t>
            </w:r>
            <w:r w:rsidRPr="004D2663">
              <w:t>anwenden und die Ergebnisse beurteilen</w:t>
            </w:r>
          </w:p>
          <w:p w:rsidR="004D2663" w:rsidRPr="004D2663" w:rsidRDefault="004D2663" w:rsidP="004D2663">
            <w:pPr>
              <w:pStyle w:val="Aufzhlungszeichen1-klein"/>
            </w:pPr>
            <w:r w:rsidRPr="000A5ED7">
              <w:t>angeleitet die Qualität von I</w:t>
            </w:r>
            <w:r w:rsidRPr="000A5ED7">
              <w:t>n</w:t>
            </w:r>
            <w:r w:rsidRPr="000A5ED7">
              <w:t>formationen aus verschied</w:t>
            </w:r>
            <w:r w:rsidRPr="000A5ED7">
              <w:t>e</w:t>
            </w:r>
            <w:r w:rsidRPr="000A5ED7">
              <w:t>nen Quellen identifizieren (z. B. Fiktionalität, Seriosität; durch Verlinkung entstehende Änderungen der Informat</w:t>
            </w:r>
            <w:r w:rsidRPr="000A5ED7">
              <w:t>i</w:t>
            </w:r>
            <w:r w:rsidRPr="000A5ED7">
              <w:t xml:space="preserve">onsqualität). </w:t>
            </w:r>
          </w:p>
        </w:tc>
        <w:tc>
          <w:tcPr>
            <w:tcW w:w="1110" w:type="pct"/>
            <w:gridSpan w:val="2"/>
          </w:tcPr>
          <w:p w:rsidR="00160E13" w:rsidRDefault="00160E13" w:rsidP="00160E13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</w:t>
            </w:r>
            <w:r w:rsidR="00DC28AA">
              <w:rPr>
                <w:rFonts w:cs="Arial"/>
                <w:sz w:val="22"/>
              </w:rPr>
              <w:t>.</w:t>
            </w:r>
            <w:r>
              <w:rPr>
                <w:rFonts w:cs="Arial"/>
                <w:sz w:val="22"/>
              </w:rPr>
              <w:t>2</w:t>
            </w:r>
            <w:r w:rsidR="00DC28AA">
              <w:rPr>
                <w:rFonts w:cs="Arial"/>
                <w:sz w:val="22"/>
              </w:rPr>
              <w:tab/>
            </w:r>
            <w:r w:rsidRPr="00160E13">
              <w:rPr>
                <w:rFonts w:cs="Arial"/>
                <w:sz w:val="22"/>
              </w:rPr>
              <w:t>Themenrelevante Informationen und Daten aus Med</w:t>
            </w:r>
            <w:r w:rsidRPr="00160E13">
              <w:rPr>
                <w:rFonts w:cs="Arial"/>
                <w:sz w:val="22"/>
              </w:rPr>
              <w:t>i</w:t>
            </w:r>
            <w:r w:rsidRPr="00160E13">
              <w:rPr>
                <w:rFonts w:cs="Arial"/>
                <w:sz w:val="22"/>
              </w:rPr>
              <w:t>enangeboten fi</w:t>
            </w:r>
            <w:r w:rsidRPr="00160E13">
              <w:rPr>
                <w:rFonts w:cs="Arial"/>
                <w:sz w:val="22"/>
              </w:rPr>
              <w:t>l</w:t>
            </w:r>
            <w:r w:rsidRPr="00160E13">
              <w:rPr>
                <w:rFonts w:cs="Arial"/>
                <w:sz w:val="22"/>
              </w:rPr>
              <w:t xml:space="preserve">tern, strukturieren, umwandeln und aufbereiten </w:t>
            </w:r>
          </w:p>
          <w:p w:rsidR="00037991" w:rsidRPr="005E7556" w:rsidRDefault="00160E13" w:rsidP="00EA0E5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2.3</w:t>
            </w:r>
            <w:r>
              <w:rPr>
                <w:rFonts w:cs="Arial"/>
                <w:sz w:val="22"/>
              </w:rPr>
              <w:tab/>
            </w:r>
            <w:r w:rsidRPr="00160E13">
              <w:rPr>
                <w:rFonts w:cs="Arial"/>
                <w:sz w:val="22"/>
              </w:rPr>
              <w:t>Informationen, Daten und ihre Quellen sowie d</w:t>
            </w:r>
            <w:r w:rsidRPr="00160E13">
              <w:rPr>
                <w:rFonts w:cs="Arial"/>
                <w:sz w:val="22"/>
              </w:rPr>
              <w:t>a</w:t>
            </w:r>
            <w:r w:rsidRPr="00160E13">
              <w:rPr>
                <w:rFonts w:cs="Arial"/>
                <w:sz w:val="22"/>
              </w:rPr>
              <w:t>hinterliegende Strategien und Absichten erke</w:t>
            </w:r>
            <w:r w:rsidRPr="00160E13">
              <w:rPr>
                <w:rFonts w:cs="Arial"/>
                <w:sz w:val="22"/>
              </w:rPr>
              <w:t>n</w:t>
            </w:r>
            <w:r w:rsidRPr="00160E13">
              <w:rPr>
                <w:rFonts w:cs="Arial"/>
                <w:sz w:val="22"/>
              </w:rPr>
              <w:t>nen und kritisch bewerten</w:t>
            </w:r>
          </w:p>
        </w:tc>
        <w:tc>
          <w:tcPr>
            <w:tcW w:w="1373" w:type="pct"/>
            <w:gridSpan w:val="2"/>
          </w:tcPr>
          <w:p w:rsidR="00160E13" w:rsidRDefault="00160E13" w:rsidP="00160E13">
            <w:pPr>
              <w:pStyle w:val="Aufzhlungszeichen1-klein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rFonts w:cs="Arial"/>
              </w:rPr>
              <w:t>Ein mögliches Arbeitsblatt, mit dessen Hilfe Quellen u</w:t>
            </w:r>
            <w:r>
              <w:rPr>
                <w:rFonts w:cs="Arial"/>
              </w:rPr>
              <w:t>n</w:t>
            </w:r>
            <w:r>
              <w:rPr>
                <w:rFonts w:cs="Arial"/>
              </w:rPr>
              <w:t>tersucht werden können, ist im Download-Bereich zu finden („AB 5 Wikipedia – Checkblatt“)</w:t>
            </w:r>
          </w:p>
          <w:p w:rsidR="00986968" w:rsidRPr="00986968" w:rsidRDefault="00BA4BD4" w:rsidP="00160E13">
            <w:pPr>
              <w:pStyle w:val="Aufzhlungszeichen1-klein"/>
              <w:rPr>
                <w:rFonts w:cs="Arial"/>
              </w:rPr>
            </w:pPr>
            <w:hyperlink r:id="rId10" w:history="1">
              <w:r w:rsidR="00160E13" w:rsidRPr="00D2008E">
                <w:rPr>
                  <w:rStyle w:val="Hyperlink"/>
                  <w:rFonts w:cs="Arial"/>
                </w:rPr>
                <w:t>https://www.klicksafe.de/wikipedia/</w:t>
              </w:r>
            </w:hyperlink>
            <w:r w:rsidR="00160E13">
              <w:rPr>
                <w:rFonts w:cs="Arial"/>
                <w:szCs w:val="22"/>
              </w:rPr>
              <w:t xml:space="preserve"> </w:t>
            </w:r>
          </w:p>
          <w:p w:rsidR="007B3439" w:rsidRPr="007B3439" w:rsidRDefault="00986968" w:rsidP="00986968">
            <w:pPr>
              <w:pStyle w:val="Aufzhlungszeichen1-klein"/>
              <w:rPr>
                <w:rFonts w:cs="Arial"/>
              </w:rPr>
            </w:pPr>
            <w:r w:rsidRPr="00986968">
              <w:rPr>
                <w:rFonts w:cs="Arial"/>
              </w:rPr>
              <w:t>Den Schülerinnen und Schüler muss klar we</w:t>
            </w:r>
            <w:r w:rsidRPr="00986968">
              <w:rPr>
                <w:rFonts w:cs="Arial"/>
              </w:rPr>
              <w:t>r</w:t>
            </w:r>
            <w:r w:rsidRPr="00986968">
              <w:rPr>
                <w:rFonts w:cs="Arial"/>
              </w:rPr>
              <w:t>den, dass die unterschie</w:t>
            </w:r>
            <w:r w:rsidRPr="00986968">
              <w:rPr>
                <w:rFonts w:cs="Arial"/>
              </w:rPr>
              <w:t>d</w:t>
            </w:r>
            <w:r w:rsidRPr="00986968">
              <w:rPr>
                <w:rFonts w:cs="Arial"/>
              </w:rPr>
              <w:t>lichen Ergebnisse auf u</w:t>
            </w:r>
            <w:r w:rsidRPr="00986968">
              <w:rPr>
                <w:rFonts w:cs="Arial"/>
              </w:rPr>
              <w:t>n</w:t>
            </w:r>
            <w:r w:rsidRPr="00986968">
              <w:rPr>
                <w:rFonts w:cs="Arial"/>
              </w:rPr>
              <w:t>terschiedliche Suchstr</w:t>
            </w:r>
            <w:r w:rsidRPr="00986968">
              <w:rPr>
                <w:rFonts w:cs="Arial"/>
              </w:rPr>
              <w:t>a</w:t>
            </w:r>
            <w:r w:rsidRPr="00986968">
              <w:rPr>
                <w:rFonts w:cs="Arial"/>
              </w:rPr>
              <w:t>tegien zurückzuführen sind. der Suchen sollten thematisiert werden.</w:t>
            </w:r>
          </w:p>
        </w:tc>
      </w:tr>
    </w:tbl>
    <w:p w:rsidR="00037991" w:rsidRPr="005E7556" w:rsidRDefault="00037991" w:rsidP="00037991">
      <w:pPr>
        <w:rPr>
          <w:rFonts w:cs="Arial"/>
        </w:rPr>
      </w:pPr>
    </w:p>
    <w:p w:rsidR="00037991" w:rsidRPr="005E7556" w:rsidRDefault="00037991" w:rsidP="00037991">
      <w:pPr>
        <w:spacing w:after="160" w:line="259" w:lineRule="auto"/>
        <w:rPr>
          <w:rFonts w:cs="Arial"/>
          <w:b/>
        </w:rPr>
      </w:pPr>
    </w:p>
    <w:p w:rsidR="00986968" w:rsidRDefault="00986968" w:rsidP="00986968">
      <w:pPr>
        <w:pStyle w:val="berschrift-Teilaufgabe"/>
        <w:spacing w:line="360" w:lineRule="auto"/>
        <w:jc w:val="center"/>
        <w:sectPr w:rsidR="00986968" w:rsidSect="00EA66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74" w:right="1247" w:bottom="1418" w:left="1247" w:header="851" w:footer="851" w:gutter="0"/>
          <w:cols w:space="708"/>
          <w:docGrid w:linePitch="360"/>
        </w:sectPr>
      </w:pPr>
    </w:p>
    <w:p w:rsidR="00986968" w:rsidRDefault="00986968" w:rsidP="00986968">
      <w:pPr>
        <w:pStyle w:val="berschrift-Teilaufgabe"/>
        <w:spacing w:line="360" w:lineRule="auto"/>
        <w:jc w:val="center"/>
      </w:pPr>
      <w:r w:rsidRPr="005E7556">
        <w:lastRenderedPageBreak/>
        <w:t>Entwurf Medienkompetenz „</w:t>
      </w:r>
      <w:r>
        <w:t>Informieren und Recherchieren</w:t>
      </w:r>
      <w:r w:rsidRPr="005E7556">
        <w:t xml:space="preserve">“ – </w:t>
      </w:r>
      <w:r>
        <w:br/>
        <w:t>Angelei</w:t>
      </w:r>
      <w:r w:rsidR="001C6F1F">
        <w:t>tete Informationsrecherche und -</w:t>
      </w:r>
      <w:r>
        <w:t xml:space="preserve">auswertung 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986968" w:rsidRPr="005E7556" w:rsidTr="000212B9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Pr="003301CC" w:rsidRDefault="00986968" w:rsidP="000212B9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86968" w:rsidRPr="003301CC" w:rsidRDefault="00986968" w:rsidP="000212B9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Pr="003301CC" w:rsidRDefault="00986968" w:rsidP="000212B9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Pr="003301CC" w:rsidRDefault="00986968" w:rsidP="000212B9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6968" w:rsidRPr="003301CC" w:rsidRDefault="00986968" w:rsidP="000212B9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86968" w:rsidRPr="00D32F61" w:rsidRDefault="00986968" w:rsidP="000212B9">
            <w:pPr>
              <w:jc w:val="center"/>
              <w:rPr>
                <w:rFonts w:cs="Arial"/>
                <w:b/>
                <w:sz w:val="22"/>
              </w:rPr>
            </w:pPr>
            <w:r w:rsidRPr="00D32F61">
              <w:rPr>
                <w:rFonts w:cs="Arial"/>
                <w:b/>
                <w:sz w:val="22"/>
              </w:rPr>
              <w:t>Jahrgang 10</w:t>
            </w:r>
          </w:p>
        </w:tc>
      </w:tr>
      <w:tr w:rsidR="00986968" w:rsidRPr="005E7556" w:rsidTr="000212B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6968" w:rsidRDefault="00986968" w:rsidP="000212B9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986968" w:rsidRPr="005E7556" w:rsidRDefault="00986968" w:rsidP="00986968">
            <w:pPr>
              <w:tabs>
                <w:tab w:val="clear" w:pos="284"/>
                <w:tab w:val="left" w:pos="1400"/>
              </w:tabs>
              <w:ind w:left="1447" w:hanging="1447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</w:r>
            <w:r>
              <w:rPr>
                <w:rFonts w:cs="Arial"/>
                <w:b/>
                <w:sz w:val="22"/>
              </w:rPr>
              <w:tab/>
            </w:r>
            <w:r w:rsidRPr="003A5845">
              <w:rPr>
                <w:rFonts w:cs="Arial"/>
                <w:b/>
                <w:i/>
                <w:sz w:val="22"/>
              </w:rPr>
              <w:t>Erich Kästners Romane</w:t>
            </w:r>
            <w:r>
              <w:rPr>
                <w:rFonts w:cs="Arial"/>
                <w:b/>
                <w:sz w:val="22"/>
              </w:rPr>
              <w:t xml:space="preserve"> – Informationen zum Autor als Bestandteil eines Lesetageb</w:t>
            </w:r>
            <w:r>
              <w:rPr>
                <w:rFonts w:cs="Arial"/>
                <w:b/>
                <w:sz w:val="22"/>
              </w:rPr>
              <w:t>u</w:t>
            </w:r>
            <w:r>
              <w:rPr>
                <w:rFonts w:cs="Arial"/>
                <w:b/>
                <w:sz w:val="22"/>
              </w:rPr>
              <w:t>ches sammeln</w:t>
            </w:r>
          </w:p>
          <w:p w:rsidR="00986968" w:rsidRPr="005E7556" w:rsidRDefault="00986968" w:rsidP="000212B9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  <w:t>3-4 Doppels</w:t>
            </w:r>
            <w:r w:rsidRPr="005E7556">
              <w:rPr>
                <w:rFonts w:cs="Arial"/>
                <w:b/>
                <w:sz w:val="22"/>
              </w:rPr>
              <w:t>tunden</w:t>
            </w:r>
          </w:p>
        </w:tc>
      </w:tr>
      <w:tr w:rsidR="00986968" w:rsidRPr="005E7556" w:rsidTr="000212B9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Pr="00986968" w:rsidRDefault="00986968" w:rsidP="000212B9">
            <w:pPr>
              <w:pStyle w:val="berschrift-Teilaufgabe"/>
              <w:rPr>
                <w:sz w:val="22"/>
                <w:szCs w:val="22"/>
              </w:rPr>
            </w:pPr>
            <w:r w:rsidRPr="00986968">
              <w:rPr>
                <w:sz w:val="22"/>
                <w:szCs w:val="22"/>
                <w:highlight w:val="green"/>
              </w:rPr>
              <w:t>Kernlehrplan Gesamtschule</w:t>
            </w:r>
          </w:p>
          <w:p w:rsidR="00986968" w:rsidRPr="005E7556" w:rsidRDefault="00986968" w:rsidP="000212B9">
            <w:pPr>
              <w:rPr>
                <w:rFonts w:cs="Arial"/>
                <w:sz w:val="22"/>
              </w:rPr>
            </w:pPr>
          </w:p>
          <w:p w:rsidR="00986968" w:rsidRDefault="00986968" w:rsidP="000212B9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986968" w:rsidRDefault="00986968" w:rsidP="000212B9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Informationen zum Autor Erich Kästner sammeln und aufbereiten.</w:t>
            </w:r>
          </w:p>
          <w:p w:rsidR="00986968" w:rsidRDefault="00986968" w:rsidP="000212B9">
            <w:pPr>
              <w:rPr>
                <w:rFonts w:cs="Arial"/>
                <w:b/>
                <w:sz w:val="22"/>
              </w:rPr>
            </w:pPr>
          </w:p>
          <w:p w:rsidR="00986968" w:rsidRDefault="00986968" w:rsidP="000212B9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986968" w:rsidRPr="007F47DB" w:rsidRDefault="00986968" w:rsidP="000212B9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können Suchmaschinen im Internet nutzen und die Informationen au</w:t>
            </w:r>
            <w:r>
              <w:rPr>
                <w:rFonts w:cs="Arial"/>
                <w:sz w:val="22"/>
              </w:rPr>
              <w:t>f</w:t>
            </w:r>
            <w:r>
              <w:rPr>
                <w:rFonts w:cs="Arial"/>
                <w:sz w:val="22"/>
              </w:rPr>
              <w:t xml:space="preserve">bereiten. </w:t>
            </w:r>
          </w:p>
          <w:p w:rsidR="00986968" w:rsidRPr="00847DC6" w:rsidRDefault="00986968" w:rsidP="000212B9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Default="00986968" w:rsidP="000212B9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986968" w:rsidRPr="005E7556" w:rsidRDefault="00986968" w:rsidP="000212B9">
            <w:pPr>
              <w:rPr>
                <w:rFonts w:cs="Arial"/>
                <w:sz w:val="22"/>
              </w:rPr>
            </w:pPr>
          </w:p>
          <w:p w:rsidR="00986968" w:rsidRPr="003A5845" w:rsidRDefault="00986968" w:rsidP="000212B9">
            <w:pPr>
              <w:spacing w:after="40"/>
              <w:rPr>
                <w:rFonts w:cs="Arial"/>
                <w:b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 xml:space="preserve">2. Informieren und Recherchieren </w:t>
            </w:r>
          </w:p>
          <w:p w:rsidR="00986968" w:rsidRPr="003A5845" w:rsidRDefault="00986968" w:rsidP="000212B9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2.1 Informationsrecherche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3A5845">
              <w:rPr>
                <w:rFonts w:cs="Arial"/>
                <w:sz w:val="22"/>
              </w:rPr>
              <w:t>Informationsrecherchen zielgerichtet durchführen und dabei Suchstrategien anwenden</w:t>
            </w:r>
          </w:p>
          <w:p w:rsidR="00986968" w:rsidRPr="003A5845" w:rsidRDefault="00986968" w:rsidP="000212B9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2.2 Informationsauswertung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3A5845">
              <w:rPr>
                <w:rFonts w:cs="Arial"/>
                <w:sz w:val="22"/>
              </w:rPr>
              <w:t>Themenrelevante Informationen und Daten aus Medienangeboten filtern, strukturieren, umwandeln und au</w:t>
            </w:r>
            <w:r w:rsidRPr="003A5845">
              <w:rPr>
                <w:rFonts w:cs="Arial"/>
                <w:sz w:val="22"/>
              </w:rPr>
              <w:t>f</w:t>
            </w:r>
            <w:r w:rsidRPr="003A5845">
              <w:rPr>
                <w:rFonts w:cs="Arial"/>
                <w:sz w:val="22"/>
              </w:rPr>
              <w:t xml:space="preserve">bereiten </w:t>
            </w:r>
          </w:p>
          <w:p w:rsidR="00986968" w:rsidRDefault="00986968" w:rsidP="000212B9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2.3 Informationsbewertung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3A5845">
              <w:rPr>
                <w:rFonts w:cs="Arial"/>
                <w:sz w:val="22"/>
              </w:rPr>
              <w:t>Informationen, Daten und ihre Quellen sowie dahinterliegende Strategien und Absichten erkennen und kritisch bewerten</w:t>
            </w:r>
          </w:p>
          <w:p w:rsidR="00986968" w:rsidRDefault="00986968" w:rsidP="000212B9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2.4 Informationskritik:</w:t>
            </w:r>
            <w:r>
              <w:rPr>
                <w:rFonts w:cs="Arial"/>
                <w:sz w:val="22"/>
              </w:rPr>
              <w:t xml:space="preserve"> Unangemessene und gefährdende Medieni</w:t>
            </w:r>
            <w:r>
              <w:rPr>
                <w:rFonts w:cs="Arial"/>
                <w:sz w:val="22"/>
              </w:rPr>
              <w:t>n</w:t>
            </w:r>
            <w:r>
              <w:rPr>
                <w:rFonts w:cs="Arial"/>
                <w:sz w:val="22"/>
              </w:rPr>
              <w:t>halte erkennen und hinsichtlich rechtlicher Grundlagen sowie gesel</w:t>
            </w:r>
            <w:r>
              <w:rPr>
                <w:rFonts w:cs="Arial"/>
                <w:sz w:val="22"/>
              </w:rPr>
              <w:t>l</w:t>
            </w:r>
            <w:r>
              <w:rPr>
                <w:rFonts w:cs="Arial"/>
                <w:sz w:val="22"/>
              </w:rPr>
              <w:t>schaftlicher Normen und Werte einschätzen; Jugend- und Verbrauche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schutz kennen und Hilfs- und Unterstützungsstrukturen nutzen</w:t>
            </w:r>
          </w:p>
          <w:p w:rsidR="00986968" w:rsidRPr="003A5845" w:rsidRDefault="00986968" w:rsidP="000212B9">
            <w:pPr>
              <w:spacing w:after="40"/>
              <w:rPr>
                <w:rFonts w:cs="Arial"/>
                <w:i/>
                <w:sz w:val="22"/>
              </w:rPr>
            </w:pPr>
          </w:p>
        </w:tc>
      </w:tr>
      <w:tr w:rsidR="00986968" w:rsidRPr="005E7556" w:rsidTr="000212B9">
        <w:tc>
          <w:tcPr>
            <w:tcW w:w="942" w:type="pct"/>
            <w:gridSpan w:val="2"/>
          </w:tcPr>
          <w:p w:rsidR="00986968" w:rsidRPr="00DC28AA" w:rsidRDefault="00986968" w:rsidP="000212B9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986968" w:rsidRPr="005E7556" w:rsidRDefault="00986968" w:rsidP="00986968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986968" w:rsidRPr="005E7556" w:rsidRDefault="00986968" w:rsidP="000212B9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986968" w:rsidRPr="00DC28AA" w:rsidRDefault="00986968" w:rsidP="000212B9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986968" w:rsidRPr="005E7556" w:rsidTr="000212B9">
        <w:tc>
          <w:tcPr>
            <w:tcW w:w="942" w:type="pct"/>
            <w:gridSpan w:val="2"/>
          </w:tcPr>
          <w:p w:rsidR="00986968" w:rsidRPr="005E7556" w:rsidRDefault="00986968" w:rsidP="000212B9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  <w:t>Wer ist Erich Kästner?</w:t>
            </w:r>
          </w:p>
          <w:p w:rsidR="00986968" w:rsidRPr="003A5845" w:rsidRDefault="00986968" w:rsidP="000212B9">
            <w:pPr>
              <w:pStyle w:val="Aufzhlungszeichen1-klein"/>
              <w:ind w:left="313"/>
            </w:pPr>
            <w:r>
              <w:t>Induktive Ei</w:t>
            </w:r>
            <w:r>
              <w:t>n</w:t>
            </w:r>
            <w:r>
              <w:t>führung von Suchstrategien zur Sammlung von Informat</w:t>
            </w:r>
            <w:r>
              <w:t>i</w:t>
            </w:r>
            <w:r>
              <w:t>onen</w:t>
            </w:r>
          </w:p>
        </w:tc>
        <w:tc>
          <w:tcPr>
            <w:tcW w:w="1575" w:type="pct"/>
            <w:gridSpan w:val="4"/>
          </w:tcPr>
          <w:p w:rsidR="00986968" w:rsidRPr="009C658B" w:rsidRDefault="00986968" w:rsidP="00986968">
            <w:pPr>
              <w:pStyle w:val="Aufzhlungszeichen1-klein"/>
            </w:pPr>
            <w:r w:rsidRPr="00560307">
              <w:t>unterscheiden information</w:t>
            </w:r>
            <w:r w:rsidRPr="00560307">
              <w:t>s</w:t>
            </w:r>
            <w:r w:rsidRPr="00560307">
              <w:t xml:space="preserve">entnehmendes und </w:t>
            </w:r>
            <w:proofErr w:type="spellStart"/>
            <w:r w:rsidRPr="00560307">
              <w:t>identifik</w:t>
            </w:r>
            <w:r w:rsidRPr="00560307">
              <w:t>a</w:t>
            </w:r>
            <w:r w:rsidRPr="00560307">
              <w:t>torisches</w:t>
            </w:r>
            <w:proofErr w:type="spellEnd"/>
            <w:r w:rsidRPr="00560307">
              <w:t xml:space="preserve"> Lesen. Sie erfassen Wort- und Satzbedeutungen, satzübergreifende Bede</w:t>
            </w:r>
            <w:r w:rsidRPr="00560307">
              <w:t>u</w:t>
            </w:r>
            <w:r w:rsidRPr="00560307">
              <w:t>tungseinheiten und bauen u</w:t>
            </w:r>
            <w:r w:rsidRPr="00560307">
              <w:t>n</w:t>
            </w:r>
            <w:r w:rsidRPr="00560307">
              <w:t>ter Heranziehung eigener Wissensbestände ein zusa</w:t>
            </w:r>
            <w:r w:rsidRPr="00560307">
              <w:t>m</w:t>
            </w:r>
            <w:r w:rsidRPr="00560307">
              <w:t>menhängendes Textverstän</w:t>
            </w:r>
            <w:r w:rsidRPr="00560307">
              <w:t>d</w:t>
            </w:r>
            <w:r w:rsidRPr="00560307">
              <w:t xml:space="preserve">nis auf. </w:t>
            </w:r>
            <w:r w:rsidRPr="009C658B">
              <w:t>(…)</w:t>
            </w:r>
          </w:p>
          <w:p w:rsidR="00986968" w:rsidRPr="009C658B" w:rsidRDefault="00986968" w:rsidP="00986968">
            <w:pPr>
              <w:pStyle w:val="Aufzhlungszeichen1-klein"/>
            </w:pPr>
            <w:r w:rsidRPr="00560307">
              <w:t>nutzen Informationsquellen. (z. B. Schülerlexika, Wörte</w:t>
            </w:r>
            <w:r w:rsidRPr="00560307">
              <w:t>r</w:t>
            </w:r>
            <w:r w:rsidRPr="00560307">
              <w:t>bücher - in Ansätzen auch das Internet)</w:t>
            </w:r>
          </w:p>
          <w:p w:rsidR="00986968" w:rsidRPr="00986968" w:rsidRDefault="00986968" w:rsidP="00986968">
            <w:pPr>
              <w:pStyle w:val="Aufzhlungszeichen1-klein"/>
            </w:pPr>
            <w:r w:rsidRPr="00560307">
              <w:t xml:space="preserve">entnehmen Sachtexten </w:t>
            </w:r>
            <w:r w:rsidRPr="00560307">
              <w:rPr>
                <w:i/>
                <w:iCs/>
              </w:rPr>
              <w:t>(auch Bildern und diskontinuierl</w:t>
            </w:r>
            <w:r w:rsidRPr="00560307">
              <w:rPr>
                <w:i/>
                <w:iCs/>
              </w:rPr>
              <w:t>i</w:t>
            </w:r>
            <w:r w:rsidRPr="00560307">
              <w:rPr>
                <w:i/>
                <w:iCs/>
              </w:rPr>
              <w:t>chen Texten)</w:t>
            </w:r>
            <w:r w:rsidRPr="00560307">
              <w:t xml:space="preserve"> Informationen und nutzen sie für die Kl</w:t>
            </w:r>
            <w:r w:rsidRPr="00560307">
              <w:t>ä</w:t>
            </w:r>
            <w:r w:rsidRPr="00560307">
              <w:t>rung von Sachverhalten.</w:t>
            </w:r>
          </w:p>
        </w:tc>
        <w:tc>
          <w:tcPr>
            <w:tcW w:w="1110" w:type="pct"/>
            <w:gridSpan w:val="2"/>
          </w:tcPr>
          <w:p w:rsidR="00986968" w:rsidRPr="003A5845" w:rsidRDefault="00986968" w:rsidP="000212B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2.1</w:t>
            </w:r>
            <w:r>
              <w:rPr>
                <w:rFonts w:cs="Arial"/>
                <w:sz w:val="22"/>
              </w:rPr>
              <w:tab/>
            </w:r>
            <w:r w:rsidRPr="003A5845">
              <w:rPr>
                <w:rFonts w:cs="Arial"/>
                <w:sz w:val="22"/>
              </w:rPr>
              <w:t>Information</w:t>
            </w:r>
            <w:r w:rsidRPr="003A5845">
              <w:rPr>
                <w:rFonts w:cs="Arial"/>
                <w:sz w:val="22"/>
              </w:rPr>
              <w:t>s</w:t>
            </w:r>
            <w:r w:rsidRPr="003A5845">
              <w:rPr>
                <w:rFonts w:cs="Arial"/>
                <w:sz w:val="22"/>
              </w:rPr>
              <w:t>recherchen zielg</w:t>
            </w:r>
            <w:r w:rsidRPr="003A5845">
              <w:rPr>
                <w:rFonts w:cs="Arial"/>
                <w:sz w:val="22"/>
              </w:rPr>
              <w:t>e</w:t>
            </w:r>
            <w:r w:rsidRPr="003A5845">
              <w:rPr>
                <w:rFonts w:cs="Arial"/>
                <w:sz w:val="22"/>
              </w:rPr>
              <w:t>richtet durchfü</w:t>
            </w:r>
            <w:r w:rsidRPr="003A5845">
              <w:rPr>
                <w:rFonts w:cs="Arial"/>
                <w:sz w:val="22"/>
              </w:rPr>
              <w:t>h</w:t>
            </w:r>
            <w:r w:rsidRPr="003A5845">
              <w:rPr>
                <w:rFonts w:cs="Arial"/>
                <w:sz w:val="22"/>
              </w:rPr>
              <w:t>ren und dabei Suchstrategien anwenden</w:t>
            </w:r>
          </w:p>
          <w:p w:rsidR="00986968" w:rsidRPr="005E7556" w:rsidRDefault="00986968" w:rsidP="000212B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986968" w:rsidRPr="00EF64FA" w:rsidRDefault="00986968" w:rsidP="000212B9">
            <w:pPr>
              <w:pStyle w:val="Aufzhlungszeichen1-klein"/>
            </w:pPr>
            <w:r>
              <w:rPr>
                <w:spacing w:val="-3"/>
              </w:rPr>
              <w:t>typische W-Fragen zu Steckbriefen aus Klasse 5</w:t>
            </w:r>
          </w:p>
          <w:p w:rsidR="00986968" w:rsidRDefault="00986968" w:rsidP="000212B9">
            <w:pPr>
              <w:pStyle w:val="Aufzhlungszeichen1-klein"/>
            </w:pPr>
            <w:r>
              <w:t>Informationen zu geei</w:t>
            </w:r>
            <w:r>
              <w:t>g</w:t>
            </w:r>
            <w:r>
              <w:t>neten Suchmaschinen:</w:t>
            </w:r>
            <w:r w:rsidRPr="00EF64FA">
              <w:t xml:space="preserve"> </w:t>
            </w:r>
            <w:hyperlink r:id="rId17" w:history="1">
              <w:r w:rsidRPr="00D2008E">
                <w:rPr>
                  <w:rStyle w:val="Hyperlink"/>
                </w:rPr>
                <w:t>https://www.klicksafe.de/suchmaschinen/</w:t>
              </w:r>
            </w:hyperlink>
            <w:r>
              <w:t xml:space="preserve"> </w:t>
            </w:r>
          </w:p>
          <w:p w:rsidR="00986968" w:rsidRPr="00160E13" w:rsidRDefault="00986968" w:rsidP="000212B9">
            <w:pPr>
              <w:pStyle w:val="Aufzhlungszeichen1-klein"/>
            </w:pPr>
            <w:r>
              <w:t>Tipp-Karten z.B. mit (Kinder-)Suchmaschinen oder vorgegebenen Suchbegriffen</w:t>
            </w:r>
          </w:p>
        </w:tc>
      </w:tr>
      <w:tr w:rsidR="00986968" w:rsidRPr="005E7556" w:rsidTr="000212B9">
        <w:tc>
          <w:tcPr>
            <w:tcW w:w="942" w:type="pct"/>
            <w:gridSpan w:val="2"/>
          </w:tcPr>
          <w:p w:rsidR="00986968" w:rsidRPr="005E7556" w:rsidRDefault="00986968" w:rsidP="000212B9">
            <w:pPr>
              <w:pStyle w:val="Listenabsatz"/>
              <w:pageBreakBefore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  <w:r>
              <w:rPr>
                <w:rFonts w:cs="Arial"/>
                <w:b/>
                <w:sz w:val="22"/>
              </w:rPr>
              <w:tab/>
              <w:t>Der Autor Erich Kästner als Sucherge</w:t>
            </w:r>
            <w:r>
              <w:rPr>
                <w:rFonts w:cs="Arial"/>
                <w:b/>
                <w:sz w:val="22"/>
              </w:rPr>
              <w:t>b</w:t>
            </w:r>
            <w:r>
              <w:rPr>
                <w:rFonts w:cs="Arial"/>
                <w:b/>
                <w:sz w:val="22"/>
              </w:rPr>
              <w:t>nis</w:t>
            </w:r>
          </w:p>
          <w:p w:rsidR="00986968" w:rsidRPr="005E7556" w:rsidRDefault="00986968" w:rsidP="000212B9">
            <w:pPr>
              <w:pStyle w:val="Aufzhlungszeichen1-klein"/>
            </w:pPr>
            <w:proofErr w:type="spellStart"/>
            <w:r>
              <w:t>Kriteriengeleit</w:t>
            </w:r>
            <w:r>
              <w:t>e</w:t>
            </w:r>
            <w:r>
              <w:t>ter</w:t>
            </w:r>
            <w:proofErr w:type="spellEnd"/>
            <w:r>
              <w:t xml:space="preserve"> Vergleich von Sucherge</w:t>
            </w:r>
            <w:r>
              <w:t>b</w:t>
            </w:r>
            <w:r>
              <w:t>nissen in Ki</w:t>
            </w:r>
            <w:r>
              <w:t>n</w:t>
            </w:r>
            <w:r>
              <w:t>dersuchmasch</w:t>
            </w:r>
            <w:r>
              <w:t>i</w:t>
            </w:r>
            <w:r>
              <w:t>nen und regul</w:t>
            </w:r>
            <w:r>
              <w:t>ä</w:t>
            </w:r>
            <w:r>
              <w:t>ren Suchm</w:t>
            </w:r>
            <w:r>
              <w:t>a</w:t>
            </w:r>
            <w:r>
              <w:t>schinen im k</w:t>
            </w:r>
            <w:r>
              <w:t>o</w:t>
            </w:r>
            <w:r>
              <w:t>operativen Le</w:t>
            </w:r>
            <w:r>
              <w:t>r</w:t>
            </w:r>
            <w:r>
              <w:t>narrangement</w:t>
            </w:r>
          </w:p>
        </w:tc>
        <w:tc>
          <w:tcPr>
            <w:tcW w:w="1575" w:type="pct"/>
            <w:gridSpan w:val="4"/>
          </w:tcPr>
          <w:p w:rsidR="00986968" w:rsidRPr="009C658B" w:rsidRDefault="00986968" w:rsidP="00986968">
            <w:pPr>
              <w:pStyle w:val="Aufzhlungszeichen1-klein"/>
            </w:pPr>
            <w:r w:rsidRPr="00560307">
              <w:t>nutzen Informationsquellen. (z. B. Schülerlexika, Wörte</w:t>
            </w:r>
            <w:r w:rsidRPr="00560307">
              <w:t>r</w:t>
            </w:r>
            <w:r w:rsidRPr="00560307">
              <w:t>bücher - in Ansätzen auch das Internet)</w:t>
            </w:r>
          </w:p>
          <w:p w:rsidR="00986968" w:rsidRPr="00986968" w:rsidRDefault="00986968" w:rsidP="00986968">
            <w:pPr>
              <w:pStyle w:val="Aufzhlungszeichen1-klein"/>
            </w:pPr>
            <w:r w:rsidRPr="00560307">
              <w:t xml:space="preserve">entnehmen Sachtexten </w:t>
            </w:r>
            <w:r w:rsidRPr="00560307">
              <w:rPr>
                <w:i/>
                <w:iCs/>
              </w:rPr>
              <w:t>(auch Bildern und diskontinuierl</w:t>
            </w:r>
            <w:r w:rsidRPr="00560307">
              <w:rPr>
                <w:i/>
                <w:iCs/>
              </w:rPr>
              <w:t>i</w:t>
            </w:r>
            <w:r w:rsidRPr="00560307">
              <w:rPr>
                <w:i/>
                <w:iCs/>
              </w:rPr>
              <w:t>chen Texten)</w:t>
            </w:r>
            <w:r w:rsidRPr="00560307">
              <w:t xml:space="preserve"> Informationen und nutzen sie für die Kl</w:t>
            </w:r>
            <w:r w:rsidRPr="00560307">
              <w:t>ä</w:t>
            </w:r>
            <w:r w:rsidRPr="00560307">
              <w:t>rung von Sachverhalten.</w:t>
            </w:r>
          </w:p>
        </w:tc>
        <w:tc>
          <w:tcPr>
            <w:tcW w:w="1110" w:type="pct"/>
            <w:gridSpan w:val="2"/>
          </w:tcPr>
          <w:p w:rsidR="00986968" w:rsidRDefault="00986968" w:rsidP="000212B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2.2</w:t>
            </w:r>
            <w:r>
              <w:rPr>
                <w:rFonts w:cs="Arial"/>
                <w:sz w:val="22"/>
              </w:rPr>
              <w:tab/>
            </w:r>
            <w:r w:rsidRPr="00160E13">
              <w:rPr>
                <w:rFonts w:cs="Arial"/>
                <w:sz w:val="22"/>
              </w:rPr>
              <w:t>Themenrelevante Informationen und Daten aus Med</w:t>
            </w:r>
            <w:r w:rsidRPr="00160E13">
              <w:rPr>
                <w:rFonts w:cs="Arial"/>
                <w:sz w:val="22"/>
              </w:rPr>
              <w:t>i</w:t>
            </w:r>
            <w:r w:rsidRPr="00160E13">
              <w:rPr>
                <w:rFonts w:cs="Arial"/>
                <w:sz w:val="22"/>
              </w:rPr>
              <w:t>enangeboten fi</w:t>
            </w:r>
            <w:r w:rsidRPr="00160E13">
              <w:rPr>
                <w:rFonts w:cs="Arial"/>
                <w:sz w:val="22"/>
              </w:rPr>
              <w:t>l</w:t>
            </w:r>
            <w:r w:rsidRPr="00160E13">
              <w:rPr>
                <w:rFonts w:cs="Arial"/>
                <w:sz w:val="22"/>
              </w:rPr>
              <w:t xml:space="preserve">tern, strukturieren, umwandeln und aufbereiten </w:t>
            </w:r>
          </w:p>
          <w:p w:rsidR="00986968" w:rsidRPr="005E7556" w:rsidRDefault="00986968" w:rsidP="000212B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2.3</w:t>
            </w:r>
            <w:r>
              <w:rPr>
                <w:rFonts w:cs="Arial"/>
                <w:sz w:val="22"/>
              </w:rPr>
              <w:tab/>
            </w:r>
            <w:r w:rsidRPr="00160E13">
              <w:rPr>
                <w:rFonts w:cs="Arial"/>
                <w:sz w:val="22"/>
              </w:rPr>
              <w:t>Informationen, Daten und ihre Quellen sowie d</w:t>
            </w:r>
            <w:r w:rsidRPr="00160E13">
              <w:rPr>
                <w:rFonts w:cs="Arial"/>
                <w:sz w:val="22"/>
              </w:rPr>
              <w:t>a</w:t>
            </w:r>
            <w:r w:rsidRPr="00160E13">
              <w:rPr>
                <w:rFonts w:cs="Arial"/>
                <w:sz w:val="22"/>
              </w:rPr>
              <w:t>hinterliegende Strategien und Absichten erke</w:t>
            </w:r>
            <w:r w:rsidRPr="00160E13">
              <w:rPr>
                <w:rFonts w:cs="Arial"/>
                <w:sz w:val="22"/>
              </w:rPr>
              <w:t>n</w:t>
            </w:r>
            <w:r w:rsidRPr="00160E13">
              <w:rPr>
                <w:rFonts w:cs="Arial"/>
                <w:sz w:val="22"/>
              </w:rPr>
              <w:t>nen und kritisch bewerten</w:t>
            </w:r>
          </w:p>
        </w:tc>
        <w:tc>
          <w:tcPr>
            <w:tcW w:w="1373" w:type="pct"/>
            <w:gridSpan w:val="2"/>
          </w:tcPr>
          <w:p w:rsidR="00986968" w:rsidRDefault="00986968" w:rsidP="000212B9">
            <w:pPr>
              <w:pStyle w:val="Aufzhlungszeichen1-klein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rFonts w:cs="Arial"/>
              </w:rPr>
              <w:t>Ein mögliches Arbeitsblatt, mit dessen Hilfe Quellen u</w:t>
            </w:r>
            <w:r>
              <w:rPr>
                <w:rFonts w:cs="Arial"/>
              </w:rPr>
              <w:t>n</w:t>
            </w:r>
            <w:r>
              <w:rPr>
                <w:rFonts w:cs="Arial"/>
              </w:rPr>
              <w:t>tersucht werden können, ist im Download-Bereich zu finden („AB 5 Wikipedia – Checkblatt“)</w:t>
            </w:r>
          </w:p>
          <w:p w:rsidR="00986968" w:rsidRPr="00986968" w:rsidRDefault="00BA4BD4" w:rsidP="000212B9">
            <w:pPr>
              <w:pStyle w:val="Aufzhlungszeichen1-klein"/>
              <w:rPr>
                <w:rFonts w:cs="Arial"/>
              </w:rPr>
            </w:pPr>
            <w:hyperlink r:id="rId18" w:history="1">
              <w:r w:rsidR="00986968" w:rsidRPr="00D2008E">
                <w:rPr>
                  <w:rStyle w:val="Hyperlink"/>
                  <w:rFonts w:cs="Arial"/>
                </w:rPr>
                <w:t>https://www.klicksafe.de/wikipedia/</w:t>
              </w:r>
            </w:hyperlink>
            <w:r w:rsidR="00986968">
              <w:rPr>
                <w:rFonts w:cs="Arial"/>
                <w:szCs w:val="22"/>
              </w:rPr>
              <w:t xml:space="preserve"> </w:t>
            </w:r>
          </w:p>
          <w:p w:rsidR="00986968" w:rsidRPr="007B3439" w:rsidRDefault="00986968" w:rsidP="000212B9">
            <w:pPr>
              <w:pStyle w:val="Aufzhlungszeichen1-klein"/>
              <w:rPr>
                <w:rFonts w:cs="Arial"/>
              </w:rPr>
            </w:pPr>
            <w:r w:rsidRPr="00986968">
              <w:rPr>
                <w:rFonts w:cs="Arial"/>
              </w:rPr>
              <w:t>Den Schülerinnen und Schüler muss klar we</w:t>
            </w:r>
            <w:r w:rsidRPr="00986968">
              <w:rPr>
                <w:rFonts w:cs="Arial"/>
              </w:rPr>
              <w:t>r</w:t>
            </w:r>
            <w:r w:rsidRPr="00986968">
              <w:rPr>
                <w:rFonts w:cs="Arial"/>
              </w:rPr>
              <w:t>den, dass die unterschie</w:t>
            </w:r>
            <w:r w:rsidRPr="00986968">
              <w:rPr>
                <w:rFonts w:cs="Arial"/>
              </w:rPr>
              <w:t>d</w:t>
            </w:r>
            <w:r w:rsidRPr="00986968">
              <w:rPr>
                <w:rFonts w:cs="Arial"/>
              </w:rPr>
              <w:t>lichen Ergebnisse auf u</w:t>
            </w:r>
            <w:r w:rsidRPr="00986968">
              <w:rPr>
                <w:rFonts w:cs="Arial"/>
              </w:rPr>
              <w:t>n</w:t>
            </w:r>
            <w:r w:rsidRPr="00986968">
              <w:rPr>
                <w:rFonts w:cs="Arial"/>
              </w:rPr>
              <w:t>terschiedliche Suchstr</w:t>
            </w:r>
            <w:r w:rsidRPr="00986968">
              <w:rPr>
                <w:rFonts w:cs="Arial"/>
              </w:rPr>
              <w:t>a</w:t>
            </w:r>
            <w:r w:rsidRPr="00986968">
              <w:rPr>
                <w:rFonts w:cs="Arial"/>
              </w:rPr>
              <w:t>tegien zurückzuführen sind. der Suchen sollten thematisiert werden.</w:t>
            </w:r>
          </w:p>
        </w:tc>
      </w:tr>
    </w:tbl>
    <w:p w:rsidR="00986968" w:rsidRPr="005E7556" w:rsidRDefault="00986968" w:rsidP="00986968">
      <w:pPr>
        <w:rPr>
          <w:rFonts w:cs="Arial"/>
        </w:rPr>
      </w:pPr>
    </w:p>
    <w:p w:rsidR="00986968" w:rsidRPr="005E7556" w:rsidRDefault="00986968" w:rsidP="00986968">
      <w:pPr>
        <w:spacing w:after="160" w:line="259" w:lineRule="auto"/>
        <w:rPr>
          <w:rFonts w:cs="Arial"/>
          <w:b/>
        </w:rPr>
      </w:pPr>
    </w:p>
    <w:p w:rsidR="00986968" w:rsidRDefault="00986968" w:rsidP="00986968">
      <w:pPr>
        <w:pStyle w:val="berschrift-Teilaufgabe"/>
        <w:spacing w:line="360" w:lineRule="auto"/>
        <w:jc w:val="center"/>
        <w:sectPr w:rsidR="00986968" w:rsidSect="00EA66F7">
          <w:pgSz w:w="11906" w:h="16838" w:code="9"/>
          <w:pgMar w:top="1474" w:right="1247" w:bottom="1418" w:left="1247" w:header="851" w:footer="851" w:gutter="0"/>
          <w:cols w:space="708"/>
          <w:docGrid w:linePitch="360"/>
        </w:sectPr>
      </w:pPr>
    </w:p>
    <w:p w:rsidR="00986968" w:rsidRDefault="00986968" w:rsidP="00986968">
      <w:pPr>
        <w:pStyle w:val="berschrift-Teilaufgabe"/>
        <w:spacing w:line="360" w:lineRule="auto"/>
        <w:jc w:val="center"/>
      </w:pPr>
      <w:r w:rsidRPr="005E7556">
        <w:lastRenderedPageBreak/>
        <w:t>Entwurf Medienkompetenz „</w:t>
      </w:r>
      <w:r>
        <w:t>Informieren und Recherchieren</w:t>
      </w:r>
      <w:r w:rsidRPr="005E7556">
        <w:t xml:space="preserve">“ – </w:t>
      </w:r>
      <w:r>
        <w:br/>
        <w:t>Angelei</w:t>
      </w:r>
      <w:r w:rsidR="001C6F1F">
        <w:t>tete Informationsrecherche und -</w:t>
      </w:r>
      <w:r>
        <w:t xml:space="preserve">auswertung 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986968" w:rsidRPr="005E7556" w:rsidTr="000212B9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Pr="003301CC" w:rsidRDefault="00986968" w:rsidP="000212B9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86968" w:rsidRPr="003301CC" w:rsidRDefault="00986968" w:rsidP="000212B9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Pr="003301CC" w:rsidRDefault="00986968" w:rsidP="000212B9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Pr="003301CC" w:rsidRDefault="00986968" w:rsidP="000212B9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6968" w:rsidRPr="003301CC" w:rsidRDefault="00986968" w:rsidP="000212B9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86968" w:rsidRPr="00D32F61" w:rsidRDefault="00986968" w:rsidP="000212B9">
            <w:pPr>
              <w:jc w:val="center"/>
              <w:rPr>
                <w:rFonts w:cs="Arial"/>
                <w:b/>
                <w:sz w:val="22"/>
              </w:rPr>
            </w:pPr>
            <w:r w:rsidRPr="00D32F61">
              <w:rPr>
                <w:rFonts w:cs="Arial"/>
                <w:b/>
                <w:sz w:val="22"/>
              </w:rPr>
              <w:t>Jahrgang 10</w:t>
            </w:r>
          </w:p>
        </w:tc>
      </w:tr>
      <w:tr w:rsidR="00986968" w:rsidRPr="005E7556" w:rsidTr="000212B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6968" w:rsidRDefault="00986968" w:rsidP="000212B9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986968" w:rsidRPr="005E7556" w:rsidRDefault="00986968" w:rsidP="000212B9">
            <w:pPr>
              <w:tabs>
                <w:tab w:val="clear" w:pos="284"/>
                <w:tab w:val="left" w:pos="1400"/>
              </w:tabs>
              <w:ind w:left="1447" w:hanging="1447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</w:r>
            <w:r>
              <w:rPr>
                <w:rFonts w:cs="Arial"/>
                <w:b/>
                <w:sz w:val="22"/>
              </w:rPr>
              <w:tab/>
            </w:r>
            <w:r w:rsidRPr="003A5845">
              <w:rPr>
                <w:rFonts w:cs="Arial"/>
                <w:b/>
                <w:i/>
                <w:sz w:val="22"/>
              </w:rPr>
              <w:t>Erich Kästners Romane</w:t>
            </w:r>
            <w:r>
              <w:rPr>
                <w:rFonts w:cs="Arial"/>
                <w:b/>
                <w:sz w:val="22"/>
              </w:rPr>
              <w:t xml:space="preserve"> – Informationen zum Autor als Bestandteil eines Lesetageb</w:t>
            </w:r>
            <w:r>
              <w:rPr>
                <w:rFonts w:cs="Arial"/>
                <w:b/>
                <w:sz w:val="22"/>
              </w:rPr>
              <w:t>u</w:t>
            </w:r>
            <w:r>
              <w:rPr>
                <w:rFonts w:cs="Arial"/>
                <w:b/>
                <w:sz w:val="22"/>
              </w:rPr>
              <w:t>ches sammeln</w:t>
            </w:r>
          </w:p>
          <w:p w:rsidR="00986968" w:rsidRPr="005E7556" w:rsidRDefault="00986968" w:rsidP="000212B9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  <w:t>3-4 Doppels</w:t>
            </w:r>
            <w:r w:rsidRPr="005E7556">
              <w:rPr>
                <w:rFonts w:cs="Arial"/>
                <w:b/>
                <w:sz w:val="22"/>
              </w:rPr>
              <w:t>tunden</w:t>
            </w:r>
          </w:p>
        </w:tc>
      </w:tr>
      <w:tr w:rsidR="00986968" w:rsidRPr="005E7556" w:rsidTr="000212B9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Pr="00986968" w:rsidRDefault="00986968" w:rsidP="000212B9">
            <w:pPr>
              <w:pStyle w:val="berschrift-Teilaufgabe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green"/>
              </w:rPr>
              <w:t>Kernlehrplan Realschule</w:t>
            </w:r>
          </w:p>
          <w:p w:rsidR="00986968" w:rsidRPr="005E7556" w:rsidRDefault="00986968" w:rsidP="000212B9">
            <w:pPr>
              <w:rPr>
                <w:rFonts w:cs="Arial"/>
                <w:sz w:val="22"/>
              </w:rPr>
            </w:pPr>
          </w:p>
          <w:p w:rsidR="00986968" w:rsidRDefault="00986968" w:rsidP="000212B9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986968" w:rsidRDefault="00986968" w:rsidP="000212B9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Informationen zum Autor Erich Kästner sammeln und aufbereiten.</w:t>
            </w:r>
          </w:p>
          <w:p w:rsidR="00986968" w:rsidRDefault="00986968" w:rsidP="000212B9">
            <w:pPr>
              <w:rPr>
                <w:rFonts w:cs="Arial"/>
                <w:b/>
                <w:sz w:val="22"/>
              </w:rPr>
            </w:pPr>
          </w:p>
          <w:p w:rsidR="00986968" w:rsidRDefault="00986968" w:rsidP="000212B9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986968" w:rsidRPr="007F47DB" w:rsidRDefault="00986968" w:rsidP="000212B9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können Suchmaschinen im Internet nutzen und die Informationen au</w:t>
            </w:r>
            <w:r>
              <w:rPr>
                <w:rFonts w:cs="Arial"/>
                <w:sz w:val="22"/>
              </w:rPr>
              <w:t>f</w:t>
            </w:r>
            <w:r>
              <w:rPr>
                <w:rFonts w:cs="Arial"/>
                <w:sz w:val="22"/>
              </w:rPr>
              <w:t xml:space="preserve">bereiten. </w:t>
            </w:r>
          </w:p>
          <w:p w:rsidR="00986968" w:rsidRPr="00847DC6" w:rsidRDefault="00986968" w:rsidP="000212B9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68" w:rsidRDefault="00986968" w:rsidP="000212B9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986968" w:rsidRPr="005E7556" w:rsidRDefault="00986968" w:rsidP="000212B9">
            <w:pPr>
              <w:rPr>
                <w:rFonts w:cs="Arial"/>
                <w:sz w:val="22"/>
              </w:rPr>
            </w:pPr>
          </w:p>
          <w:p w:rsidR="00986968" w:rsidRPr="003A5845" w:rsidRDefault="00986968" w:rsidP="000212B9">
            <w:pPr>
              <w:spacing w:after="40"/>
              <w:rPr>
                <w:rFonts w:cs="Arial"/>
                <w:b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 xml:space="preserve">2. Informieren und Recherchieren </w:t>
            </w:r>
          </w:p>
          <w:p w:rsidR="00986968" w:rsidRPr="003A5845" w:rsidRDefault="00986968" w:rsidP="000212B9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2.1 Informationsrecherche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3A5845">
              <w:rPr>
                <w:rFonts w:cs="Arial"/>
                <w:sz w:val="22"/>
              </w:rPr>
              <w:t>Informationsrecherchen zielgerichtet durchführen und dabei Suchstrategien anwenden</w:t>
            </w:r>
          </w:p>
          <w:p w:rsidR="00986968" w:rsidRPr="003A5845" w:rsidRDefault="00986968" w:rsidP="000212B9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2.2 Informationsauswertung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3A5845">
              <w:rPr>
                <w:rFonts w:cs="Arial"/>
                <w:sz w:val="22"/>
              </w:rPr>
              <w:t>Themenrelevante Informationen und Daten aus Medienangeboten filtern, strukturieren, umwandeln und au</w:t>
            </w:r>
            <w:r w:rsidRPr="003A5845">
              <w:rPr>
                <w:rFonts w:cs="Arial"/>
                <w:sz w:val="22"/>
              </w:rPr>
              <w:t>f</w:t>
            </w:r>
            <w:r w:rsidRPr="003A5845">
              <w:rPr>
                <w:rFonts w:cs="Arial"/>
                <w:sz w:val="22"/>
              </w:rPr>
              <w:t xml:space="preserve">bereiten </w:t>
            </w:r>
          </w:p>
          <w:p w:rsidR="00986968" w:rsidRDefault="00986968" w:rsidP="000212B9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2.3 Informationsbewertung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3A5845">
              <w:rPr>
                <w:rFonts w:cs="Arial"/>
                <w:sz w:val="22"/>
              </w:rPr>
              <w:t>Informationen, Daten und ihre Quellen sowie dahinterliegende Strategien und Absichten erkennen und kritisch bewerten</w:t>
            </w:r>
          </w:p>
          <w:p w:rsidR="00986968" w:rsidRDefault="00986968" w:rsidP="000212B9">
            <w:pPr>
              <w:spacing w:after="40"/>
              <w:rPr>
                <w:rFonts w:cs="Arial"/>
                <w:sz w:val="22"/>
              </w:rPr>
            </w:pPr>
            <w:r w:rsidRPr="003A5845">
              <w:rPr>
                <w:rFonts w:cs="Arial"/>
                <w:b/>
                <w:sz w:val="22"/>
              </w:rPr>
              <w:t>2.4 Informationskritik:</w:t>
            </w:r>
            <w:r>
              <w:rPr>
                <w:rFonts w:cs="Arial"/>
                <w:sz w:val="22"/>
              </w:rPr>
              <w:t xml:space="preserve"> Unangemessene und gefährdende Medieni</w:t>
            </w:r>
            <w:r>
              <w:rPr>
                <w:rFonts w:cs="Arial"/>
                <w:sz w:val="22"/>
              </w:rPr>
              <w:t>n</w:t>
            </w:r>
            <w:r>
              <w:rPr>
                <w:rFonts w:cs="Arial"/>
                <w:sz w:val="22"/>
              </w:rPr>
              <w:t>halte erkennen und hinsichtlich rechtlicher Grundlagen sowie gesel</w:t>
            </w:r>
            <w:r>
              <w:rPr>
                <w:rFonts w:cs="Arial"/>
                <w:sz w:val="22"/>
              </w:rPr>
              <w:t>l</w:t>
            </w:r>
            <w:r>
              <w:rPr>
                <w:rFonts w:cs="Arial"/>
                <w:sz w:val="22"/>
              </w:rPr>
              <w:t>schaftlicher Normen und Werte einschätzen; Jugend- und Verbrauche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schutz kennen und Hilfs- und Unterstützungsstrukturen nutzen</w:t>
            </w:r>
          </w:p>
          <w:p w:rsidR="00986968" w:rsidRPr="003A5845" w:rsidRDefault="00986968" w:rsidP="000212B9">
            <w:pPr>
              <w:spacing w:after="40"/>
              <w:rPr>
                <w:rFonts w:cs="Arial"/>
                <w:i/>
                <w:sz w:val="22"/>
              </w:rPr>
            </w:pPr>
          </w:p>
        </w:tc>
      </w:tr>
      <w:tr w:rsidR="00986968" w:rsidRPr="005E7556" w:rsidTr="000212B9">
        <w:tc>
          <w:tcPr>
            <w:tcW w:w="942" w:type="pct"/>
            <w:gridSpan w:val="2"/>
          </w:tcPr>
          <w:p w:rsidR="00986968" w:rsidRPr="00DC28AA" w:rsidRDefault="00986968" w:rsidP="000212B9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986968" w:rsidRPr="005E7556" w:rsidRDefault="00986968" w:rsidP="000212B9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986968" w:rsidRPr="005E7556" w:rsidRDefault="00986968" w:rsidP="000212B9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986968" w:rsidRPr="00DC28AA" w:rsidRDefault="00986968" w:rsidP="000212B9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986968" w:rsidRPr="005E7556" w:rsidTr="000212B9">
        <w:tc>
          <w:tcPr>
            <w:tcW w:w="942" w:type="pct"/>
            <w:gridSpan w:val="2"/>
          </w:tcPr>
          <w:p w:rsidR="00986968" w:rsidRPr="005E7556" w:rsidRDefault="00986968" w:rsidP="000212B9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  <w:t>Wer ist Erich Kästner?</w:t>
            </w:r>
          </w:p>
          <w:p w:rsidR="00986968" w:rsidRPr="003A5845" w:rsidRDefault="00986968" w:rsidP="000212B9">
            <w:pPr>
              <w:pStyle w:val="Aufzhlungszeichen1-klein"/>
              <w:ind w:left="313"/>
            </w:pPr>
            <w:r>
              <w:t>Induktive Ei</w:t>
            </w:r>
            <w:r>
              <w:t>n</w:t>
            </w:r>
            <w:r>
              <w:t>führung von Suchstrategien zur Sammlung von Informat</w:t>
            </w:r>
            <w:r>
              <w:t>i</w:t>
            </w:r>
            <w:r>
              <w:t>onen</w:t>
            </w:r>
          </w:p>
        </w:tc>
        <w:tc>
          <w:tcPr>
            <w:tcW w:w="1575" w:type="pct"/>
            <w:gridSpan w:val="4"/>
          </w:tcPr>
          <w:p w:rsidR="00986968" w:rsidRPr="009C658B" w:rsidRDefault="00986968" w:rsidP="000212B9">
            <w:pPr>
              <w:pStyle w:val="Aufzhlungszeichen1-klein"/>
            </w:pPr>
            <w:r w:rsidRPr="00560307">
              <w:t>unterscheiden information</w:t>
            </w:r>
            <w:r w:rsidRPr="00560307">
              <w:t>s</w:t>
            </w:r>
            <w:r w:rsidRPr="00560307">
              <w:t xml:space="preserve">entnehmendes und </w:t>
            </w:r>
            <w:proofErr w:type="spellStart"/>
            <w:r w:rsidRPr="00560307">
              <w:t>identifik</w:t>
            </w:r>
            <w:r w:rsidRPr="00560307">
              <w:t>a</w:t>
            </w:r>
            <w:r w:rsidRPr="00560307">
              <w:t>torisches</w:t>
            </w:r>
            <w:proofErr w:type="spellEnd"/>
            <w:r w:rsidRPr="00560307">
              <w:t xml:space="preserve"> Lesen. Sie erfassen Wort- und Satzbedeutungen, satzübergreifende Bede</w:t>
            </w:r>
            <w:r w:rsidRPr="00560307">
              <w:t>u</w:t>
            </w:r>
            <w:r w:rsidRPr="00560307">
              <w:t>tungseinheiten und bauen u</w:t>
            </w:r>
            <w:r w:rsidRPr="00560307">
              <w:t>n</w:t>
            </w:r>
            <w:r w:rsidRPr="00560307">
              <w:t>ter Heranziehung eigener Wissensbestände ein zusa</w:t>
            </w:r>
            <w:r w:rsidRPr="00560307">
              <w:t>m</w:t>
            </w:r>
            <w:r w:rsidRPr="00560307">
              <w:t>menhängendes Textverstän</w:t>
            </w:r>
            <w:r w:rsidRPr="00560307">
              <w:t>d</w:t>
            </w:r>
            <w:r w:rsidRPr="00560307">
              <w:t xml:space="preserve">nis auf. </w:t>
            </w:r>
            <w:r w:rsidRPr="009C658B">
              <w:t>(…)</w:t>
            </w:r>
          </w:p>
          <w:p w:rsidR="00986968" w:rsidRPr="009C658B" w:rsidRDefault="00986968" w:rsidP="000212B9">
            <w:pPr>
              <w:pStyle w:val="Aufzhlungszeichen1-klein"/>
            </w:pPr>
            <w:r w:rsidRPr="00560307">
              <w:t>nutzen Informationsquellen. (z. B. Schülerlexika, Wörte</w:t>
            </w:r>
            <w:r w:rsidRPr="00560307">
              <w:t>r</w:t>
            </w:r>
            <w:r w:rsidRPr="00560307">
              <w:t>bücher - in Ansätzen auch das Internet)</w:t>
            </w:r>
          </w:p>
          <w:p w:rsidR="00986968" w:rsidRPr="00986968" w:rsidRDefault="00986968" w:rsidP="000212B9">
            <w:pPr>
              <w:pStyle w:val="Aufzhlungszeichen1-klein"/>
            </w:pPr>
            <w:r w:rsidRPr="00560307">
              <w:t xml:space="preserve">entnehmen Sachtexten </w:t>
            </w:r>
            <w:r w:rsidRPr="00560307">
              <w:rPr>
                <w:i/>
                <w:iCs/>
              </w:rPr>
              <w:t>(auch Bildern und diskontinuierl</w:t>
            </w:r>
            <w:r w:rsidRPr="00560307">
              <w:rPr>
                <w:i/>
                <w:iCs/>
              </w:rPr>
              <w:t>i</w:t>
            </w:r>
            <w:r w:rsidRPr="00560307">
              <w:rPr>
                <w:i/>
                <w:iCs/>
              </w:rPr>
              <w:t>chen Texten)</w:t>
            </w:r>
            <w:r w:rsidRPr="00560307">
              <w:t xml:space="preserve"> Informationen und nutzen sie für die Kl</w:t>
            </w:r>
            <w:r w:rsidRPr="00560307">
              <w:t>ä</w:t>
            </w:r>
            <w:r w:rsidRPr="00560307">
              <w:t>rung von Sachverhalten.</w:t>
            </w:r>
          </w:p>
        </w:tc>
        <w:tc>
          <w:tcPr>
            <w:tcW w:w="1110" w:type="pct"/>
            <w:gridSpan w:val="2"/>
          </w:tcPr>
          <w:p w:rsidR="00986968" w:rsidRPr="003A5845" w:rsidRDefault="00986968" w:rsidP="000212B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2.1</w:t>
            </w:r>
            <w:r>
              <w:rPr>
                <w:rFonts w:cs="Arial"/>
                <w:sz w:val="22"/>
              </w:rPr>
              <w:tab/>
            </w:r>
            <w:r w:rsidRPr="003A5845">
              <w:rPr>
                <w:rFonts w:cs="Arial"/>
                <w:sz w:val="22"/>
              </w:rPr>
              <w:t>Information</w:t>
            </w:r>
            <w:r w:rsidRPr="003A5845">
              <w:rPr>
                <w:rFonts w:cs="Arial"/>
                <w:sz w:val="22"/>
              </w:rPr>
              <w:t>s</w:t>
            </w:r>
            <w:r w:rsidRPr="003A5845">
              <w:rPr>
                <w:rFonts w:cs="Arial"/>
                <w:sz w:val="22"/>
              </w:rPr>
              <w:t>recherchen zielg</w:t>
            </w:r>
            <w:r w:rsidRPr="003A5845">
              <w:rPr>
                <w:rFonts w:cs="Arial"/>
                <w:sz w:val="22"/>
              </w:rPr>
              <w:t>e</w:t>
            </w:r>
            <w:r w:rsidRPr="003A5845">
              <w:rPr>
                <w:rFonts w:cs="Arial"/>
                <w:sz w:val="22"/>
              </w:rPr>
              <w:t>richtet durchfü</w:t>
            </w:r>
            <w:r w:rsidRPr="003A5845">
              <w:rPr>
                <w:rFonts w:cs="Arial"/>
                <w:sz w:val="22"/>
              </w:rPr>
              <w:t>h</w:t>
            </w:r>
            <w:r w:rsidRPr="003A5845">
              <w:rPr>
                <w:rFonts w:cs="Arial"/>
                <w:sz w:val="22"/>
              </w:rPr>
              <w:t>ren und dabei Suchstrategien anwenden</w:t>
            </w:r>
          </w:p>
          <w:p w:rsidR="00986968" w:rsidRPr="005E7556" w:rsidRDefault="00986968" w:rsidP="000212B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986968" w:rsidRPr="00EF64FA" w:rsidRDefault="00986968" w:rsidP="000212B9">
            <w:pPr>
              <w:pStyle w:val="Aufzhlungszeichen1-klein"/>
            </w:pPr>
            <w:r>
              <w:rPr>
                <w:spacing w:val="-3"/>
              </w:rPr>
              <w:t>typische W-Fragen zu Steckbriefen aus Klasse 5</w:t>
            </w:r>
          </w:p>
          <w:p w:rsidR="00986968" w:rsidRDefault="00986968" w:rsidP="000212B9">
            <w:pPr>
              <w:pStyle w:val="Aufzhlungszeichen1-klein"/>
            </w:pPr>
            <w:r>
              <w:t>Informationen zu geei</w:t>
            </w:r>
            <w:r>
              <w:t>g</w:t>
            </w:r>
            <w:r>
              <w:t>neten Suchmaschinen:</w:t>
            </w:r>
            <w:r w:rsidRPr="00EF64FA">
              <w:t xml:space="preserve"> </w:t>
            </w:r>
            <w:hyperlink r:id="rId19" w:history="1">
              <w:r w:rsidRPr="00D2008E">
                <w:rPr>
                  <w:rStyle w:val="Hyperlink"/>
                </w:rPr>
                <w:t>https://www.klicksafe.de/suchmaschinen/</w:t>
              </w:r>
            </w:hyperlink>
            <w:r>
              <w:t xml:space="preserve"> </w:t>
            </w:r>
          </w:p>
          <w:p w:rsidR="00986968" w:rsidRPr="00160E13" w:rsidRDefault="00986968" w:rsidP="000212B9">
            <w:pPr>
              <w:pStyle w:val="Aufzhlungszeichen1-klein"/>
            </w:pPr>
            <w:r>
              <w:t>Tipp-Karten z.B. mit (Kinder-)Suchmaschinen oder vorgegebenen Suchbegriffen</w:t>
            </w:r>
          </w:p>
        </w:tc>
      </w:tr>
      <w:tr w:rsidR="00986968" w:rsidRPr="005E7556" w:rsidTr="000212B9">
        <w:tc>
          <w:tcPr>
            <w:tcW w:w="942" w:type="pct"/>
            <w:gridSpan w:val="2"/>
          </w:tcPr>
          <w:p w:rsidR="00986968" w:rsidRPr="005E7556" w:rsidRDefault="00986968" w:rsidP="000212B9">
            <w:pPr>
              <w:pStyle w:val="Listenabsatz"/>
              <w:pageBreakBefore/>
              <w:spacing w:line="240" w:lineRule="exact"/>
              <w:ind w:left="284" w:hanging="284"/>
              <w:contextualSpacing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  <w:r>
              <w:rPr>
                <w:rFonts w:cs="Arial"/>
                <w:b/>
                <w:sz w:val="22"/>
              </w:rPr>
              <w:tab/>
              <w:t>Der Autor Erich Kästner als Sucherge</w:t>
            </w:r>
            <w:r>
              <w:rPr>
                <w:rFonts w:cs="Arial"/>
                <w:b/>
                <w:sz w:val="22"/>
              </w:rPr>
              <w:t>b</w:t>
            </w:r>
            <w:r>
              <w:rPr>
                <w:rFonts w:cs="Arial"/>
                <w:b/>
                <w:sz w:val="22"/>
              </w:rPr>
              <w:t>nis</w:t>
            </w:r>
          </w:p>
          <w:p w:rsidR="00986968" w:rsidRPr="005E7556" w:rsidRDefault="00986968" w:rsidP="000212B9">
            <w:pPr>
              <w:pStyle w:val="Aufzhlungszeichen1-klein"/>
            </w:pPr>
            <w:proofErr w:type="spellStart"/>
            <w:r>
              <w:t>Kriteriengeleit</w:t>
            </w:r>
            <w:r>
              <w:t>e</w:t>
            </w:r>
            <w:r>
              <w:t>ter</w:t>
            </w:r>
            <w:proofErr w:type="spellEnd"/>
            <w:r>
              <w:t xml:space="preserve"> Vergleich von Sucherge</w:t>
            </w:r>
            <w:r>
              <w:t>b</w:t>
            </w:r>
            <w:r>
              <w:t>nissen in Ki</w:t>
            </w:r>
            <w:r>
              <w:t>n</w:t>
            </w:r>
            <w:r>
              <w:t>dersuchmasch</w:t>
            </w:r>
            <w:r>
              <w:t>i</w:t>
            </w:r>
            <w:r>
              <w:t>nen und regul</w:t>
            </w:r>
            <w:r>
              <w:t>ä</w:t>
            </w:r>
            <w:r>
              <w:t>ren Suchm</w:t>
            </w:r>
            <w:r>
              <w:t>a</w:t>
            </w:r>
            <w:r>
              <w:t>schinen im k</w:t>
            </w:r>
            <w:r>
              <w:t>o</w:t>
            </w:r>
            <w:r>
              <w:t>operativen Le</w:t>
            </w:r>
            <w:r>
              <w:t>r</w:t>
            </w:r>
            <w:r>
              <w:t>narrangement</w:t>
            </w:r>
          </w:p>
        </w:tc>
        <w:tc>
          <w:tcPr>
            <w:tcW w:w="1575" w:type="pct"/>
            <w:gridSpan w:val="4"/>
          </w:tcPr>
          <w:p w:rsidR="00986968" w:rsidRPr="009C658B" w:rsidRDefault="00986968" w:rsidP="000212B9">
            <w:pPr>
              <w:pStyle w:val="Aufzhlungszeichen1-klein"/>
            </w:pPr>
            <w:r w:rsidRPr="00560307">
              <w:t>nutzen Informationsquellen. (z. B. Schülerlexika, Wörte</w:t>
            </w:r>
            <w:r w:rsidRPr="00560307">
              <w:t>r</w:t>
            </w:r>
            <w:r w:rsidRPr="00560307">
              <w:t>bücher - in Ansätzen auch das Internet)</w:t>
            </w:r>
          </w:p>
          <w:p w:rsidR="00986968" w:rsidRPr="00986968" w:rsidRDefault="00986968" w:rsidP="000212B9">
            <w:pPr>
              <w:pStyle w:val="Aufzhlungszeichen1-klein"/>
            </w:pPr>
            <w:r w:rsidRPr="00560307">
              <w:t xml:space="preserve">entnehmen Sachtexten </w:t>
            </w:r>
            <w:r w:rsidRPr="00560307">
              <w:rPr>
                <w:i/>
                <w:iCs/>
              </w:rPr>
              <w:t>(auch Bildern und diskontinuierl</w:t>
            </w:r>
            <w:r w:rsidRPr="00560307">
              <w:rPr>
                <w:i/>
                <w:iCs/>
              </w:rPr>
              <w:t>i</w:t>
            </w:r>
            <w:r w:rsidRPr="00560307">
              <w:rPr>
                <w:i/>
                <w:iCs/>
              </w:rPr>
              <w:t>chen Texten)</w:t>
            </w:r>
            <w:r w:rsidRPr="00560307">
              <w:t xml:space="preserve"> Informationen und nutzen sie für die Kl</w:t>
            </w:r>
            <w:r w:rsidRPr="00560307">
              <w:t>ä</w:t>
            </w:r>
            <w:r w:rsidRPr="00560307">
              <w:t>rung von Sachverhalten.</w:t>
            </w:r>
          </w:p>
        </w:tc>
        <w:tc>
          <w:tcPr>
            <w:tcW w:w="1110" w:type="pct"/>
            <w:gridSpan w:val="2"/>
          </w:tcPr>
          <w:p w:rsidR="00986968" w:rsidRDefault="00986968" w:rsidP="000212B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2.2</w:t>
            </w:r>
            <w:r>
              <w:rPr>
                <w:rFonts w:cs="Arial"/>
                <w:sz w:val="22"/>
              </w:rPr>
              <w:tab/>
            </w:r>
            <w:r w:rsidRPr="00160E13">
              <w:rPr>
                <w:rFonts w:cs="Arial"/>
                <w:sz w:val="22"/>
              </w:rPr>
              <w:t>Themenrelevante Informationen und Daten aus Med</w:t>
            </w:r>
            <w:r w:rsidRPr="00160E13">
              <w:rPr>
                <w:rFonts w:cs="Arial"/>
                <w:sz w:val="22"/>
              </w:rPr>
              <w:t>i</w:t>
            </w:r>
            <w:r w:rsidRPr="00160E13">
              <w:rPr>
                <w:rFonts w:cs="Arial"/>
                <w:sz w:val="22"/>
              </w:rPr>
              <w:t>enangeboten fi</w:t>
            </w:r>
            <w:r w:rsidRPr="00160E13">
              <w:rPr>
                <w:rFonts w:cs="Arial"/>
                <w:sz w:val="22"/>
              </w:rPr>
              <w:t>l</w:t>
            </w:r>
            <w:r w:rsidRPr="00160E13">
              <w:rPr>
                <w:rFonts w:cs="Arial"/>
                <w:sz w:val="22"/>
              </w:rPr>
              <w:t xml:space="preserve">tern, strukturieren, umwandeln und aufbereiten </w:t>
            </w:r>
          </w:p>
          <w:p w:rsidR="00986968" w:rsidRPr="005E7556" w:rsidRDefault="00986968" w:rsidP="000212B9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2.3</w:t>
            </w:r>
            <w:r>
              <w:rPr>
                <w:rFonts w:cs="Arial"/>
                <w:sz w:val="22"/>
              </w:rPr>
              <w:tab/>
            </w:r>
            <w:r w:rsidRPr="00160E13">
              <w:rPr>
                <w:rFonts w:cs="Arial"/>
                <w:sz w:val="22"/>
              </w:rPr>
              <w:t>Informationen, Daten und ihre Quellen sowie d</w:t>
            </w:r>
            <w:r w:rsidRPr="00160E13">
              <w:rPr>
                <w:rFonts w:cs="Arial"/>
                <w:sz w:val="22"/>
              </w:rPr>
              <w:t>a</w:t>
            </w:r>
            <w:r w:rsidRPr="00160E13">
              <w:rPr>
                <w:rFonts w:cs="Arial"/>
                <w:sz w:val="22"/>
              </w:rPr>
              <w:t>hinterliegende Strategien und Absichten erke</w:t>
            </w:r>
            <w:r w:rsidRPr="00160E13">
              <w:rPr>
                <w:rFonts w:cs="Arial"/>
                <w:sz w:val="22"/>
              </w:rPr>
              <w:t>n</w:t>
            </w:r>
            <w:r w:rsidRPr="00160E13">
              <w:rPr>
                <w:rFonts w:cs="Arial"/>
                <w:sz w:val="22"/>
              </w:rPr>
              <w:t>nen und kritisch bewerten</w:t>
            </w:r>
          </w:p>
        </w:tc>
        <w:tc>
          <w:tcPr>
            <w:tcW w:w="1373" w:type="pct"/>
            <w:gridSpan w:val="2"/>
          </w:tcPr>
          <w:p w:rsidR="00986968" w:rsidRDefault="00986968" w:rsidP="000212B9">
            <w:pPr>
              <w:pStyle w:val="Aufzhlungszeichen1-klein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rFonts w:cs="Arial"/>
              </w:rPr>
              <w:t>Ein mögliches Arbeitsblatt, mit dessen Hilfe Quellen u</w:t>
            </w:r>
            <w:r>
              <w:rPr>
                <w:rFonts w:cs="Arial"/>
              </w:rPr>
              <w:t>n</w:t>
            </w:r>
            <w:r>
              <w:rPr>
                <w:rFonts w:cs="Arial"/>
              </w:rPr>
              <w:t>tersucht werden können, ist im Download-Bereich zu finden („AB 5 Wikipedia – Checkblatt“)</w:t>
            </w:r>
          </w:p>
          <w:p w:rsidR="00986968" w:rsidRPr="00986968" w:rsidRDefault="00BA4BD4" w:rsidP="000212B9">
            <w:pPr>
              <w:pStyle w:val="Aufzhlungszeichen1-klein"/>
              <w:rPr>
                <w:rFonts w:cs="Arial"/>
              </w:rPr>
            </w:pPr>
            <w:hyperlink r:id="rId20" w:history="1">
              <w:r w:rsidR="00986968" w:rsidRPr="00D2008E">
                <w:rPr>
                  <w:rStyle w:val="Hyperlink"/>
                  <w:rFonts w:cs="Arial"/>
                </w:rPr>
                <w:t>https://www.klicksafe.de/wikipedia/</w:t>
              </w:r>
            </w:hyperlink>
            <w:r w:rsidR="00986968">
              <w:rPr>
                <w:rFonts w:cs="Arial"/>
                <w:szCs w:val="22"/>
              </w:rPr>
              <w:t xml:space="preserve"> </w:t>
            </w:r>
          </w:p>
          <w:p w:rsidR="00986968" w:rsidRPr="007B3439" w:rsidRDefault="00986968" w:rsidP="000212B9">
            <w:pPr>
              <w:pStyle w:val="Aufzhlungszeichen1-klein"/>
              <w:rPr>
                <w:rFonts w:cs="Arial"/>
              </w:rPr>
            </w:pPr>
            <w:r w:rsidRPr="00986968">
              <w:rPr>
                <w:rFonts w:cs="Arial"/>
              </w:rPr>
              <w:t>Den Schülerinnen und Schüler muss klar we</w:t>
            </w:r>
            <w:r w:rsidRPr="00986968">
              <w:rPr>
                <w:rFonts w:cs="Arial"/>
              </w:rPr>
              <w:t>r</w:t>
            </w:r>
            <w:r w:rsidRPr="00986968">
              <w:rPr>
                <w:rFonts w:cs="Arial"/>
              </w:rPr>
              <w:t>den, dass die unterschie</w:t>
            </w:r>
            <w:r w:rsidRPr="00986968">
              <w:rPr>
                <w:rFonts w:cs="Arial"/>
              </w:rPr>
              <w:t>d</w:t>
            </w:r>
            <w:r w:rsidRPr="00986968">
              <w:rPr>
                <w:rFonts w:cs="Arial"/>
              </w:rPr>
              <w:t>lichen Ergebnisse auf u</w:t>
            </w:r>
            <w:r w:rsidRPr="00986968">
              <w:rPr>
                <w:rFonts w:cs="Arial"/>
              </w:rPr>
              <w:t>n</w:t>
            </w:r>
            <w:r w:rsidRPr="00986968">
              <w:rPr>
                <w:rFonts w:cs="Arial"/>
              </w:rPr>
              <w:t>terschiedliche Suchstr</w:t>
            </w:r>
            <w:r w:rsidRPr="00986968">
              <w:rPr>
                <w:rFonts w:cs="Arial"/>
              </w:rPr>
              <w:t>a</w:t>
            </w:r>
            <w:r w:rsidRPr="00986968">
              <w:rPr>
                <w:rFonts w:cs="Arial"/>
              </w:rPr>
              <w:t>tegien zurückzuführen sind. der Suchen sollten thematisiert werden.</w:t>
            </w:r>
          </w:p>
        </w:tc>
      </w:tr>
    </w:tbl>
    <w:p w:rsidR="00986968" w:rsidRPr="005E7556" w:rsidRDefault="00986968" w:rsidP="00986968">
      <w:pPr>
        <w:rPr>
          <w:rFonts w:cs="Arial"/>
        </w:rPr>
      </w:pPr>
    </w:p>
    <w:sectPr w:rsidR="00986968" w:rsidRPr="005E7556" w:rsidSect="00EA66F7">
      <w:pgSz w:w="11906" w:h="16838" w:code="9"/>
      <w:pgMar w:top="1474" w:right="1247" w:bottom="1418" w:left="1247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40" w:rsidRDefault="00402F40" w:rsidP="00402F40">
      <w:r>
        <w:separator/>
      </w:r>
    </w:p>
  </w:endnote>
  <w:endnote w:type="continuationSeparator" w:id="0">
    <w:p w:rsidR="00402F40" w:rsidRDefault="00402F40" w:rsidP="0040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 BT">
    <w:panose1 w:val="00000000000000000000"/>
    <w:charset w:val="6F"/>
    <w:family w:val="decorative"/>
    <w:notTrueType/>
    <w:pitch w:val="variable"/>
    <w:sig w:usb0="00000001" w:usb1="00000000" w:usb2="00000000" w:usb3="00000000" w:csb0="00000000" w:csb1="00000000"/>
  </w:font>
  <w:font w:name="AdLib Win95BT">
    <w:altName w:val="Courier New"/>
    <w:charset w:val="00"/>
    <w:family w:val="decorative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00000000" w:usb1="500078FF" w:usb2="00000021" w:usb3="00000000" w:csb0="000001BF" w:csb1="00000000"/>
  </w:font>
  <w:font w:name="Liberation Sans">
    <w:altName w:val="Arial"/>
    <w:panose1 w:val="020B06040202020202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F40" w:rsidRDefault="00402F40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BD4" w:rsidRDefault="00BA4BD4" w:rsidP="00BA4BD4">
    <w:pPr>
      <w:pStyle w:val="Fuzeile"/>
    </w:pPr>
    <w:r>
      <w:t>QUA-LiS NRW, Arbeitsbereich 4, fachlich verantwortlich: Eva Pertzel &amp; Dr. Anna Ulrike Franken</w:t>
    </w:r>
  </w:p>
  <w:p w:rsidR="00402F40" w:rsidRDefault="00402F40">
    <w:pPr>
      <w:pStyle w:val="Fuzeil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F40" w:rsidRDefault="00402F4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40" w:rsidRDefault="00402F40" w:rsidP="00402F40">
      <w:r>
        <w:separator/>
      </w:r>
    </w:p>
  </w:footnote>
  <w:footnote w:type="continuationSeparator" w:id="0">
    <w:p w:rsidR="00402F40" w:rsidRDefault="00402F40" w:rsidP="00402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F40" w:rsidRDefault="00402F4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F40" w:rsidRDefault="00402F40" w:rsidP="00402F40">
    <w:pPr>
      <w:pStyle w:val="Kopfzeile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4294505</wp:posOffset>
          </wp:positionH>
          <wp:positionV relativeFrom="paragraph">
            <wp:posOffset>-229870</wp:posOffset>
          </wp:positionV>
          <wp:extent cx="1990725" cy="533400"/>
          <wp:effectExtent l="0" t="0" r="9525" b="0"/>
          <wp:wrapTight wrapText="bothSides">
            <wp:wrapPolygon edited="0">
              <wp:start x="0" y="0"/>
              <wp:lineTo x="0" y="20829"/>
              <wp:lineTo x="21497" y="20829"/>
              <wp:lineTo x="21497" y="0"/>
              <wp:lineTo x="0" y="0"/>
            </wp:wrapPolygon>
          </wp:wrapTight>
          <wp:docPr id="3" name="Grafik 3" descr="QUA-LiS-Logo-Far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UA-LiS-Logo-Far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:rsidR="00402F40" w:rsidRDefault="00402F40" w:rsidP="00402F40">
    <w:pPr>
      <w:pStyle w:val="Kopfzeile"/>
    </w:pPr>
  </w:p>
  <w:p w:rsidR="00402F40" w:rsidRDefault="00402F40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F40" w:rsidRDefault="00402F4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5CB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EEE6D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CCD1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A5CAE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8328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50EC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E038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724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6747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E63056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 Black" w:hAnsi="Arial Black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E915EF"/>
    <w:multiLevelType w:val="hybridMultilevel"/>
    <w:tmpl w:val="46C433A4"/>
    <w:lvl w:ilvl="0" w:tplc="102249FE">
      <w:start w:val="1"/>
      <w:numFmt w:val="bullet"/>
      <w:pStyle w:val="Aufzhlungszeichen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7725A68"/>
    <w:multiLevelType w:val="multilevel"/>
    <w:tmpl w:val="39248CA6"/>
    <w:lvl w:ilvl="0">
      <w:start w:val="1"/>
      <w:numFmt w:val="bullet"/>
      <w:lvlText w:val=""/>
      <w:lvlJc w:val="left"/>
      <w:pPr>
        <w:tabs>
          <w:tab w:val="num" w:pos="814"/>
        </w:tabs>
        <w:ind w:left="737" w:hanging="283"/>
      </w:pPr>
      <w:rPr>
        <w:rFonts w:ascii="Wingdings" w:hAnsi="Wingdings" w:hint="default"/>
        <w:sz w:val="1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0770F6"/>
    <w:multiLevelType w:val="singleLevel"/>
    <w:tmpl w:val="405A1A5E"/>
    <w:lvl w:ilvl="0">
      <w:start w:val="1"/>
      <w:numFmt w:val="bullet"/>
      <w:lvlText w:val="*"/>
      <w:lvlJc w:val="left"/>
      <w:pPr>
        <w:tabs>
          <w:tab w:val="num" w:pos="927"/>
        </w:tabs>
        <w:ind w:left="851" w:hanging="284"/>
      </w:pPr>
      <w:rPr>
        <w:rFonts w:ascii="Arial" w:hAnsi="Arial" w:hint="default"/>
        <w:sz w:val="32"/>
      </w:rPr>
    </w:lvl>
  </w:abstractNum>
  <w:abstractNum w:abstractNumId="14">
    <w:nsid w:val="105F4347"/>
    <w:multiLevelType w:val="multilevel"/>
    <w:tmpl w:val="7DE66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343638"/>
    <w:multiLevelType w:val="singleLevel"/>
    <w:tmpl w:val="2AB268A4"/>
    <w:lvl w:ilvl="0">
      <w:start w:val="1"/>
      <w:numFmt w:val="bullet"/>
      <w:lvlText w:val=""/>
      <w:lvlJc w:val="left"/>
      <w:pPr>
        <w:tabs>
          <w:tab w:val="num" w:pos="454"/>
        </w:tabs>
        <w:ind w:left="454" w:hanging="454"/>
      </w:pPr>
      <w:rPr>
        <w:rFonts w:ascii="ZapfDingbats BT" w:hAnsi="ZapfDingbats BT" w:hint="default"/>
        <w:sz w:val="20"/>
      </w:rPr>
    </w:lvl>
  </w:abstractNum>
  <w:abstractNum w:abstractNumId="16">
    <w:nsid w:val="150F098A"/>
    <w:multiLevelType w:val="singleLevel"/>
    <w:tmpl w:val="C730FB88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dLib Win95BT" w:hAnsi="AdLib Win95BT" w:hint="default"/>
        <w:sz w:val="24"/>
      </w:rPr>
    </w:lvl>
  </w:abstractNum>
  <w:abstractNum w:abstractNumId="17">
    <w:nsid w:val="185E7642"/>
    <w:multiLevelType w:val="multilevel"/>
    <w:tmpl w:val="235E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B582AF3"/>
    <w:multiLevelType w:val="singleLevel"/>
    <w:tmpl w:val="871E071C"/>
    <w:lvl w:ilvl="0">
      <w:start w:val="1"/>
      <w:numFmt w:val="bullet"/>
      <w:lvlText w:val=""/>
      <w:lvlJc w:val="left"/>
      <w:pPr>
        <w:tabs>
          <w:tab w:val="num" w:pos="1778"/>
        </w:tabs>
        <w:ind w:left="1645" w:hanging="227"/>
      </w:pPr>
      <w:rPr>
        <w:rFonts w:ascii="Symbol" w:hAnsi="Symbol" w:hint="default"/>
        <w:sz w:val="26"/>
      </w:rPr>
    </w:lvl>
  </w:abstractNum>
  <w:abstractNum w:abstractNumId="19">
    <w:nsid w:val="22F121A7"/>
    <w:multiLevelType w:val="hybridMultilevel"/>
    <w:tmpl w:val="386022C0"/>
    <w:lvl w:ilvl="0" w:tplc="1564EB44">
      <w:start w:val="1"/>
      <w:numFmt w:val="bullet"/>
      <w:pStyle w:val="Aufzhlungszeichen2-klein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8E2F89"/>
    <w:multiLevelType w:val="hybridMultilevel"/>
    <w:tmpl w:val="D5BC36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6643B0"/>
    <w:multiLevelType w:val="multilevel"/>
    <w:tmpl w:val="C770BD62"/>
    <w:lvl w:ilvl="0">
      <w:start w:val="1"/>
      <w:numFmt w:val="bullet"/>
      <w:lvlText w:val="&gt;"/>
      <w:lvlJc w:val="left"/>
      <w:pPr>
        <w:tabs>
          <w:tab w:val="num" w:pos="927"/>
        </w:tabs>
        <w:ind w:left="850" w:hanging="283"/>
      </w:pPr>
      <w:rPr>
        <w:rFonts w:ascii="Arial Black" w:hAnsi="Arial Black" w:hint="default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FEB7B78"/>
    <w:multiLevelType w:val="multilevel"/>
    <w:tmpl w:val="12EE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39B005A"/>
    <w:multiLevelType w:val="multilevel"/>
    <w:tmpl w:val="397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8F42FD4"/>
    <w:multiLevelType w:val="hybridMultilevel"/>
    <w:tmpl w:val="C6FC5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66626C"/>
    <w:multiLevelType w:val="multilevel"/>
    <w:tmpl w:val="61C40C3A"/>
    <w:lvl w:ilvl="0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2F3F9A"/>
    <w:multiLevelType w:val="hybridMultilevel"/>
    <w:tmpl w:val="64E040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232C23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E1F86"/>
    <w:multiLevelType w:val="singleLevel"/>
    <w:tmpl w:val="DC1826C4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8"/>
      </w:rPr>
    </w:lvl>
  </w:abstractNum>
  <w:abstractNum w:abstractNumId="29">
    <w:nsid w:val="56F9510C"/>
    <w:multiLevelType w:val="multilevel"/>
    <w:tmpl w:val="A872A586"/>
    <w:lvl w:ilvl="0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476FDF"/>
    <w:multiLevelType w:val="hybridMultilevel"/>
    <w:tmpl w:val="B33813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251DDF"/>
    <w:multiLevelType w:val="hybridMultilevel"/>
    <w:tmpl w:val="76EE0184"/>
    <w:lvl w:ilvl="0" w:tplc="AC2EF60C">
      <w:start w:val="1"/>
      <w:numFmt w:val="bullet"/>
      <w:pStyle w:val="Aufzhlungszeichen2"/>
      <w:lvlText w:val="–"/>
      <w:lvlJc w:val="left"/>
      <w:pPr>
        <w:tabs>
          <w:tab w:val="num" w:pos="568"/>
        </w:tabs>
        <w:ind w:left="568" w:hanging="284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262977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DD22F0"/>
    <w:multiLevelType w:val="hybridMultilevel"/>
    <w:tmpl w:val="36B659CC"/>
    <w:lvl w:ilvl="0" w:tplc="18780CB4">
      <w:start w:val="1"/>
      <w:numFmt w:val="bullet"/>
      <w:pStyle w:val="Aufzhlungszeichen1-klei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9B47F4"/>
    <w:multiLevelType w:val="hybridMultilevel"/>
    <w:tmpl w:val="1272E9E6"/>
    <w:lvl w:ilvl="0" w:tplc="170C888E">
      <w:start w:val="1"/>
      <w:numFmt w:val="bullet"/>
      <w:lvlText w:val="&gt;"/>
      <w:lvlJc w:val="left"/>
      <w:pPr>
        <w:tabs>
          <w:tab w:val="num" w:pos="-31680"/>
        </w:tabs>
        <w:ind w:left="964" w:hanging="397"/>
      </w:pPr>
      <w:rPr>
        <w:rFonts w:ascii="Arial Black" w:hAnsi="Arial Black" w:hint="default"/>
        <w:sz w:val="18"/>
        <w:szCs w:val="18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7D5813"/>
    <w:multiLevelType w:val="multilevel"/>
    <w:tmpl w:val="72A0F62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D753E3"/>
    <w:multiLevelType w:val="singleLevel"/>
    <w:tmpl w:val="7ADE191E"/>
    <w:lvl w:ilvl="0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2"/>
        <w:szCs w:val="22"/>
      </w:rPr>
    </w:lvl>
  </w:abstractNum>
  <w:abstractNum w:abstractNumId="37">
    <w:nsid w:val="75034709"/>
    <w:multiLevelType w:val="hybridMultilevel"/>
    <w:tmpl w:val="20FCB790"/>
    <w:lvl w:ilvl="0" w:tplc="C75CBB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2D0778"/>
    <w:multiLevelType w:val="singleLevel"/>
    <w:tmpl w:val="83024CDA"/>
    <w:lvl w:ilvl="0">
      <w:start w:val="1"/>
      <w:numFmt w:val="bullet"/>
      <w:lvlText w:val="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  <w:b/>
        <w:i w:val="0"/>
        <w:sz w:val="16"/>
      </w:rPr>
    </w:lvl>
  </w:abstractNum>
  <w:abstractNum w:abstractNumId="39">
    <w:nsid w:val="7B1240D6"/>
    <w:multiLevelType w:val="multilevel"/>
    <w:tmpl w:val="6DBAE6C8"/>
    <w:lvl w:ilvl="0">
      <w:start w:val="1"/>
      <w:numFmt w:val="bullet"/>
      <w:lvlText w:val="–"/>
      <w:lvlJc w:val="left"/>
      <w:pPr>
        <w:tabs>
          <w:tab w:val="num" w:pos="284"/>
        </w:tabs>
        <w:ind w:left="567" w:hanging="283"/>
      </w:pPr>
      <w:rPr>
        <w:rFonts w:ascii="Arial Black" w:hAnsi="Arial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D44F85"/>
    <w:multiLevelType w:val="hybridMultilevel"/>
    <w:tmpl w:val="E1E8FE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4"/>
  </w:num>
  <w:num w:numId="4">
    <w:abstractNumId w:val="40"/>
  </w:num>
  <w:num w:numId="5">
    <w:abstractNumId w:val="27"/>
  </w:num>
  <w:num w:numId="6">
    <w:abstractNumId w:val="30"/>
  </w:num>
  <w:num w:numId="7">
    <w:abstractNumId w:val="20"/>
  </w:num>
  <w:num w:numId="8">
    <w:abstractNumId w:val="26"/>
  </w:num>
  <w:num w:numId="9">
    <w:abstractNumId w:val="37"/>
  </w:num>
  <w:num w:numId="10">
    <w:abstractNumId w:val="32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2">
    <w:abstractNumId w:val="1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567" w:hanging="283"/>
        </w:pPr>
        <w:rPr>
          <w:rFonts w:ascii="AdLib Win95BT" w:hAnsi="AdLib Win95BT" w:hint="default"/>
          <w:sz w:val="24"/>
        </w:rPr>
      </w:lvl>
    </w:lvlOverride>
  </w:num>
  <w:num w:numId="13">
    <w:abstractNumId w:val="1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"/>
        <w:legacy w:legacy="1" w:legacySpace="0" w:legacyIndent="567"/>
        <w:lvlJc w:val="left"/>
        <w:pPr>
          <w:ind w:left="567" w:hanging="567"/>
        </w:pPr>
        <w:rPr>
          <w:rFonts w:ascii="Arial" w:hAnsi="Arial" w:hint="default"/>
          <w:sz w:val="32"/>
        </w:rPr>
      </w:lvl>
    </w:lvlOverride>
  </w:num>
  <w:num w:numId="16">
    <w:abstractNumId w:val="1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567" w:hanging="283"/>
        </w:pPr>
        <w:rPr>
          <w:rFonts w:ascii="Courier New" w:hAnsi="Courier New" w:hint="default"/>
          <w:sz w:val="24"/>
        </w:rPr>
      </w:lvl>
    </w:lvlOverride>
  </w:num>
  <w:num w:numId="17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16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sz w:val="28"/>
        </w:rPr>
      </w:lvl>
    </w:lvlOverride>
  </w:num>
  <w:num w:numId="20">
    <w:abstractNumId w:val="1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850" w:hanging="283"/>
        </w:pPr>
        <w:rPr>
          <w:rFonts w:ascii="Arial" w:hAnsi="Arial" w:hint="default"/>
        </w:rPr>
      </w:lvl>
    </w:lvlOverride>
  </w:num>
  <w:num w:numId="21">
    <w:abstractNumId w:val="28"/>
  </w:num>
  <w:num w:numId="22">
    <w:abstractNumId w:val="15"/>
  </w:num>
  <w:num w:numId="23">
    <w:abstractNumId w:val="1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24">
    <w:abstractNumId w:val="38"/>
  </w:num>
  <w:num w:numId="25">
    <w:abstractNumId w:val="18"/>
  </w:num>
  <w:num w:numId="26">
    <w:abstractNumId w:val="36"/>
  </w:num>
  <w:num w:numId="27">
    <w:abstractNumId w:val="13"/>
  </w:num>
  <w:num w:numId="28">
    <w:abstractNumId w:val="34"/>
  </w:num>
  <w:num w:numId="29">
    <w:abstractNumId w:val="12"/>
  </w:num>
  <w:num w:numId="30">
    <w:abstractNumId w:val="21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1"/>
  </w:num>
  <w:num w:numId="42">
    <w:abstractNumId w:val="31"/>
  </w:num>
  <w:num w:numId="43">
    <w:abstractNumId w:val="19"/>
  </w:num>
  <w:num w:numId="44">
    <w:abstractNumId w:val="39"/>
  </w:num>
  <w:num w:numId="45">
    <w:abstractNumId w:val="25"/>
  </w:num>
  <w:num w:numId="46">
    <w:abstractNumId w:val="29"/>
  </w:num>
  <w:num w:numId="47">
    <w:abstractNumId w:val="35"/>
  </w:num>
  <w:num w:numId="48">
    <w:abstractNumId w:val="33"/>
  </w:num>
  <w:num w:numId="49">
    <w:abstractNumId w:val="24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55"/>
    <w:rsid w:val="00003078"/>
    <w:rsid w:val="00037991"/>
    <w:rsid w:val="00085B1B"/>
    <w:rsid w:val="000948D0"/>
    <w:rsid w:val="000B51D8"/>
    <w:rsid w:val="000B54AC"/>
    <w:rsid w:val="000B5E17"/>
    <w:rsid w:val="000D3D40"/>
    <w:rsid w:val="00130331"/>
    <w:rsid w:val="00147AC3"/>
    <w:rsid w:val="00160E13"/>
    <w:rsid w:val="001815D0"/>
    <w:rsid w:val="001A498D"/>
    <w:rsid w:val="001A772D"/>
    <w:rsid w:val="001C5CCD"/>
    <w:rsid w:val="001C6F1F"/>
    <w:rsid w:val="002212D4"/>
    <w:rsid w:val="00237724"/>
    <w:rsid w:val="00243119"/>
    <w:rsid w:val="003301CC"/>
    <w:rsid w:val="00356BE2"/>
    <w:rsid w:val="00370A0D"/>
    <w:rsid w:val="00371586"/>
    <w:rsid w:val="003A5845"/>
    <w:rsid w:val="003B352F"/>
    <w:rsid w:val="003E7E77"/>
    <w:rsid w:val="003F14B9"/>
    <w:rsid w:val="00402F40"/>
    <w:rsid w:val="004B5EE3"/>
    <w:rsid w:val="004C39A2"/>
    <w:rsid w:val="004D2663"/>
    <w:rsid w:val="004F688D"/>
    <w:rsid w:val="0050385C"/>
    <w:rsid w:val="00563D81"/>
    <w:rsid w:val="005B2F84"/>
    <w:rsid w:val="005C02CD"/>
    <w:rsid w:val="006E3BBA"/>
    <w:rsid w:val="007046C0"/>
    <w:rsid w:val="0075209A"/>
    <w:rsid w:val="007B3439"/>
    <w:rsid w:val="007C237E"/>
    <w:rsid w:val="00850559"/>
    <w:rsid w:val="008642C9"/>
    <w:rsid w:val="0087496C"/>
    <w:rsid w:val="00875AA0"/>
    <w:rsid w:val="008A0EB1"/>
    <w:rsid w:val="008E59EF"/>
    <w:rsid w:val="008F155D"/>
    <w:rsid w:val="009537D5"/>
    <w:rsid w:val="00975164"/>
    <w:rsid w:val="00982EA8"/>
    <w:rsid w:val="00986968"/>
    <w:rsid w:val="009B3255"/>
    <w:rsid w:val="00A076CC"/>
    <w:rsid w:val="00A14B27"/>
    <w:rsid w:val="00A32660"/>
    <w:rsid w:val="00A362AF"/>
    <w:rsid w:val="00A74440"/>
    <w:rsid w:val="00A76880"/>
    <w:rsid w:val="00A85373"/>
    <w:rsid w:val="00AA110E"/>
    <w:rsid w:val="00AB2737"/>
    <w:rsid w:val="00AD0E3F"/>
    <w:rsid w:val="00AD70F0"/>
    <w:rsid w:val="00AE0409"/>
    <w:rsid w:val="00B132B6"/>
    <w:rsid w:val="00B53EBE"/>
    <w:rsid w:val="00B62C50"/>
    <w:rsid w:val="00B6797F"/>
    <w:rsid w:val="00BA4BD4"/>
    <w:rsid w:val="00BA6077"/>
    <w:rsid w:val="00BD0451"/>
    <w:rsid w:val="00BF3570"/>
    <w:rsid w:val="00C3022A"/>
    <w:rsid w:val="00C46B23"/>
    <w:rsid w:val="00C55DCD"/>
    <w:rsid w:val="00C92F5C"/>
    <w:rsid w:val="00CB6955"/>
    <w:rsid w:val="00CD1347"/>
    <w:rsid w:val="00CE044A"/>
    <w:rsid w:val="00D0311C"/>
    <w:rsid w:val="00D32F61"/>
    <w:rsid w:val="00D81701"/>
    <w:rsid w:val="00DC28AA"/>
    <w:rsid w:val="00E1063A"/>
    <w:rsid w:val="00E96A92"/>
    <w:rsid w:val="00EA0E5A"/>
    <w:rsid w:val="00EA66F7"/>
    <w:rsid w:val="00EC438E"/>
    <w:rsid w:val="00EE4132"/>
    <w:rsid w:val="00EF64FA"/>
    <w:rsid w:val="00F226AD"/>
    <w:rsid w:val="00FB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A5845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4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8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4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4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106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1063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1063A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1063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1063A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A5845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4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8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4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4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106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1063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1063A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1063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1063A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284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028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www.klicksafe.de/wikipedia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www.klicksafe.de/suchmaschinen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www.klicksafe.de/wikipedia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klicksafe.de/wikipedia/" TargetMode="External"/><Relationship Id="rId19" Type="http://schemas.openxmlformats.org/officeDocument/2006/relationships/hyperlink" Target="https://www.klicksafe.de/suchmaschine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klicksafe.de/suchmaschinen/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7F7F2-10B6-44F6-88B2-A162CD19C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1C57CAA1.dotm</Template>
  <TotalTime>0</TotalTime>
  <Pages>6</Pages>
  <Words>1403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Pertzel, Eva</dc:creator>
  <cp:lastModifiedBy>Pertzel, Eva</cp:lastModifiedBy>
  <cp:revision>12</cp:revision>
  <cp:lastPrinted>2019-05-23T12:17:00Z</cp:lastPrinted>
  <dcterms:created xsi:type="dcterms:W3CDTF">2019-09-13T08:29:00Z</dcterms:created>
  <dcterms:modified xsi:type="dcterms:W3CDTF">2019-09-17T09:08:00Z</dcterms:modified>
</cp:coreProperties>
</file>