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E4" w:rsidRDefault="003651E4" w:rsidP="00A74440">
      <w:pPr>
        <w:pStyle w:val="berschrift-Teilaufgabe"/>
        <w:spacing w:line="360" w:lineRule="auto"/>
        <w:jc w:val="center"/>
      </w:pPr>
    </w:p>
    <w:p w:rsidR="00037991" w:rsidRDefault="00B719EC" w:rsidP="00A74440">
      <w:pPr>
        <w:pStyle w:val="berschrift-Teilaufgabe"/>
        <w:spacing w:line="360" w:lineRule="auto"/>
        <w:jc w:val="center"/>
      </w:pPr>
      <w:r>
        <w:t xml:space="preserve">Unterrichtsanregung zum </w:t>
      </w:r>
      <w:r w:rsidRPr="005E7556">
        <w:t>Medienkompetenz</w:t>
      </w:r>
      <w:r>
        <w:t>rahmen</w:t>
      </w:r>
      <w:r w:rsidRPr="005E7556">
        <w:t xml:space="preserve"> </w:t>
      </w:r>
      <w:r w:rsidR="00037991" w:rsidRPr="005E7556">
        <w:t>„</w:t>
      </w:r>
      <w:r w:rsidR="00EF64FA" w:rsidRPr="00EF64FA">
        <w:t>Problemlösen und Modelli</w:t>
      </w:r>
      <w:r w:rsidR="00EF64FA" w:rsidRPr="00EF64FA">
        <w:t>e</w:t>
      </w:r>
      <w:r w:rsidR="00EF64FA" w:rsidRPr="00EF64FA">
        <w:t>ren</w:t>
      </w:r>
      <w:r w:rsidR="00037991" w:rsidRPr="005E7556">
        <w:t xml:space="preserve">“ – </w:t>
      </w:r>
      <w:r w:rsidR="00A74440">
        <w:br/>
      </w:r>
      <w:r w:rsidR="00037991" w:rsidRPr="005E7556">
        <w:t>Ein</w:t>
      </w:r>
      <w:r w:rsidR="00EF64FA">
        <w:t>en materialgestützten informierenden Text über Algorithmen verfassen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323"/>
        <w:gridCol w:w="1160"/>
        <w:gridCol w:w="233"/>
        <w:gridCol w:w="1244"/>
        <w:gridCol w:w="373"/>
        <w:gridCol w:w="1106"/>
        <w:gridCol w:w="1015"/>
        <w:gridCol w:w="464"/>
        <w:gridCol w:w="2159"/>
      </w:tblGrid>
      <w:tr w:rsidR="00DC28AA" w:rsidRPr="005E7556" w:rsidTr="00EA66F7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AA110E" w:rsidP="002212D4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371586" w:rsidP="00EE4132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 w:rsidR="00EE4132">
              <w:rPr>
                <w:rFonts w:cs="Arial"/>
                <w:sz w:val="22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371586" w:rsidP="002212D4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371586" w:rsidP="002212D4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>Jahrgang 8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110E" w:rsidRPr="003301CC" w:rsidRDefault="00371586" w:rsidP="002212D4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9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FF00"/>
          </w:tcPr>
          <w:p w:rsidR="00AA110E" w:rsidRPr="009973EC" w:rsidRDefault="00371586" w:rsidP="002212D4">
            <w:pPr>
              <w:jc w:val="center"/>
              <w:rPr>
                <w:rFonts w:cs="Arial"/>
                <w:sz w:val="22"/>
              </w:rPr>
            </w:pPr>
            <w:r w:rsidRPr="009973EC">
              <w:rPr>
                <w:rFonts w:cs="Arial"/>
                <w:sz w:val="22"/>
              </w:rPr>
              <w:t>Jahrgang 10</w:t>
            </w:r>
          </w:p>
        </w:tc>
      </w:tr>
      <w:tr w:rsidR="00037991" w:rsidRPr="005E7556" w:rsidTr="00EA66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7991" w:rsidRDefault="00037991" w:rsidP="00DC28A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 w:rsidR="00DC28AA"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037991" w:rsidRPr="005E7556" w:rsidRDefault="00037991" w:rsidP="00DC28A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 w:rsidR="00DC28AA">
              <w:rPr>
                <w:rFonts w:cs="Arial"/>
                <w:b/>
                <w:sz w:val="22"/>
              </w:rPr>
              <w:tab/>
            </w:r>
            <w:r w:rsidR="00EC438E">
              <w:rPr>
                <w:rFonts w:cs="Arial"/>
                <w:b/>
                <w:sz w:val="22"/>
              </w:rPr>
              <w:t>Digitale Welten</w:t>
            </w:r>
          </w:p>
          <w:p w:rsidR="00037991" w:rsidRPr="005E7556" w:rsidRDefault="00037991" w:rsidP="00DC28A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>bedarf</w:t>
            </w:r>
            <w:r w:rsidR="00DC28AA">
              <w:rPr>
                <w:rFonts w:cs="Arial"/>
                <w:b/>
                <w:sz w:val="22"/>
              </w:rPr>
              <w:t xml:space="preserve">: </w:t>
            </w:r>
            <w:r w:rsidR="00DC28AA">
              <w:rPr>
                <w:rFonts w:cs="Arial"/>
                <w:b/>
                <w:sz w:val="22"/>
              </w:rPr>
              <w:tab/>
              <w:t xml:space="preserve">6 – </w:t>
            </w:r>
            <w:r w:rsidRPr="005E7556">
              <w:rPr>
                <w:rFonts w:cs="Arial"/>
                <w:b/>
                <w:sz w:val="22"/>
              </w:rPr>
              <w:t>8 Stunden</w:t>
            </w:r>
          </w:p>
        </w:tc>
      </w:tr>
      <w:tr w:rsidR="00037991" w:rsidRPr="005E7556" w:rsidTr="00EA66F7">
        <w:tc>
          <w:tcPr>
            <w:tcW w:w="16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91" w:rsidRPr="005E7556" w:rsidRDefault="003B352F" w:rsidP="00D32F61">
            <w:pPr>
              <w:pStyle w:val="berschrift-Teilaufgabe"/>
            </w:pPr>
            <w:r w:rsidRPr="00D32F61">
              <w:rPr>
                <w:highlight w:val="green"/>
              </w:rPr>
              <w:t>Kernlehrplan Haupt</w:t>
            </w:r>
            <w:r w:rsidR="00037991" w:rsidRPr="00D32F61">
              <w:rPr>
                <w:highlight w:val="green"/>
              </w:rPr>
              <w:t>schule</w:t>
            </w:r>
          </w:p>
          <w:p w:rsidR="00037991" w:rsidRPr="005E7556" w:rsidRDefault="00037991" w:rsidP="00C46B23">
            <w:pPr>
              <w:rPr>
                <w:rFonts w:cs="Arial"/>
                <w:sz w:val="22"/>
              </w:rPr>
            </w:pPr>
          </w:p>
          <w:p w:rsidR="00037991" w:rsidRDefault="00037991" w:rsidP="00C46B23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037991" w:rsidRDefault="00C92F5C" w:rsidP="00C46B23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Materialgestütztes Schreiben zur Bedeutung von Algorithmen</w:t>
            </w:r>
          </w:p>
          <w:p w:rsidR="00037991" w:rsidRDefault="00037991" w:rsidP="00C46B23">
            <w:pPr>
              <w:rPr>
                <w:rFonts w:cs="Arial"/>
                <w:b/>
                <w:sz w:val="22"/>
              </w:rPr>
            </w:pPr>
          </w:p>
          <w:p w:rsidR="00037991" w:rsidRDefault="00037991" w:rsidP="00C46B23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037991" w:rsidRPr="007F47DB" w:rsidRDefault="00037991" w:rsidP="00C46B23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 w:rsidR="00BA6077">
              <w:rPr>
                <w:rFonts w:cs="Arial"/>
                <w:sz w:val="22"/>
              </w:rPr>
              <w:t>können selbstständig informiere</w:t>
            </w:r>
            <w:r w:rsidR="00BA6077">
              <w:rPr>
                <w:rFonts w:cs="Arial"/>
                <w:sz w:val="22"/>
              </w:rPr>
              <w:t>n</w:t>
            </w:r>
            <w:r w:rsidR="00BA6077">
              <w:rPr>
                <w:rFonts w:cs="Arial"/>
                <w:sz w:val="22"/>
              </w:rPr>
              <w:t xml:space="preserve">de </w:t>
            </w:r>
            <w:r w:rsidR="00BA6077" w:rsidRPr="00BA6077">
              <w:rPr>
                <w:rFonts w:cs="Arial"/>
                <w:sz w:val="22"/>
              </w:rPr>
              <w:t>Texte erstellen.</w:t>
            </w:r>
          </w:p>
          <w:p w:rsidR="00037991" w:rsidRPr="00847DC6" w:rsidRDefault="00037991" w:rsidP="00C46B23">
            <w:pPr>
              <w:rPr>
                <w:rFonts w:cs="Arial"/>
                <w:sz w:val="22"/>
              </w:rPr>
            </w:pPr>
          </w:p>
        </w:tc>
        <w:tc>
          <w:tcPr>
            <w:tcW w:w="3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91" w:rsidRDefault="00037991" w:rsidP="00C46B23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Medienkompetenzrahmen</w:t>
            </w:r>
          </w:p>
          <w:p w:rsidR="00037991" w:rsidRPr="005E7556" w:rsidRDefault="00037991" w:rsidP="00C46B23">
            <w:pPr>
              <w:rPr>
                <w:rFonts w:cs="Arial"/>
                <w:sz w:val="22"/>
              </w:rPr>
            </w:pPr>
          </w:p>
          <w:p w:rsidR="00037991" w:rsidRPr="005E7556" w:rsidRDefault="00037991" w:rsidP="00DC28AA">
            <w:pPr>
              <w:spacing w:after="4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6</w:t>
            </w:r>
            <w:r w:rsidRPr="005E7556">
              <w:rPr>
                <w:rFonts w:cs="Arial"/>
                <w:b/>
                <w:sz w:val="22"/>
              </w:rPr>
              <w:t xml:space="preserve">. </w:t>
            </w:r>
            <w:r w:rsidR="00EF64FA">
              <w:rPr>
                <w:rFonts w:cs="Arial"/>
                <w:b/>
                <w:sz w:val="22"/>
              </w:rPr>
              <w:t>Problemlösen und Modellieren</w:t>
            </w:r>
          </w:p>
          <w:p w:rsidR="00037991" w:rsidRPr="005E7556" w:rsidRDefault="00037991" w:rsidP="00DC28AA">
            <w:pPr>
              <w:spacing w:after="40"/>
              <w:rPr>
                <w:rFonts w:cs="Arial"/>
                <w:sz w:val="22"/>
              </w:rPr>
            </w:pPr>
            <w:r w:rsidRPr="00037991">
              <w:rPr>
                <w:rFonts w:cs="Arial"/>
                <w:b/>
                <w:sz w:val="22"/>
              </w:rPr>
              <w:t>6.1 Prinzipien der digitalen Welt</w:t>
            </w:r>
            <w:r w:rsidRPr="005E7556">
              <w:rPr>
                <w:rFonts w:cs="Arial"/>
                <w:sz w:val="22"/>
              </w:rPr>
              <w:t xml:space="preserve">: </w:t>
            </w:r>
            <w:r w:rsidRPr="00037991">
              <w:rPr>
                <w:rFonts w:cs="Arial"/>
                <w:sz w:val="22"/>
              </w:rPr>
              <w:t>Grundlegende Prinzipien und</w:t>
            </w:r>
            <w:r w:rsidR="00DC28AA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 xml:space="preserve">Funktionsweisen der digitalen Welt identifizieren, kennen, </w:t>
            </w:r>
            <w:r w:rsidRPr="00037991">
              <w:rPr>
                <w:rFonts w:cs="Arial"/>
                <w:sz w:val="22"/>
              </w:rPr>
              <w:t>verstehen und bewusst nutzen</w:t>
            </w:r>
          </w:p>
          <w:p w:rsidR="00037991" w:rsidRPr="005E7556" w:rsidRDefault="00037991" w:rsidP="00DC28AA">
            <w:pPr>
              <w:spacing w:after="40"/>
              <w:rPr>
                <w:rFonts w:cs="Arial"/>
                <w:sz w:val="22"/>
              </w:rPr>
            </w:pPr>
            <w:r w:rsidRPr="00037991">
              <w:rPr>
                <w:rFonts w:cs="Arial"/>
                <w:b/>
                <w:sz w:val="22"/>
              </w:rPr>
              <w:t>6.</w:t>
            </w:r>
            <w:r w:rsidRPr="00B132B6">
              <w:rPr>
                <w:rFonts w:cs="Arial"/>
                <w:b/>
                <w:spacing w:val="-3"/>
                <w:sz w:val="22"/>
              </w:rPr>
              <w:t>2 Algorithmen erkennen</w:t>
            </w:r>
            <w:r w:rsidRPr="00B132B6">
              <w:rPr>
                <w:rFonts w:cs="Arial"/>
                <w:spacing w:val="-3"/>
                <w:sz w:val="22"/>
              </w:rPr>
              <w:t xml:space="preserve">: </w:t>
            </w:r>
            <w:r w:rsidR="008A0EB1" w:rsidRPr="00B132B6">
              <w:rPr>
                <w:rFonts w:cs="Arial"/>
                <w:spacing w:val="-3"/>
                <w:sz w:val="22"/>
              </w:rPr>
              <w:t>Algorithmische Muster und Strukturen</w:t>
            </w:r>
            <w:r w:rsidR="00DC28AA" w:rsidRPr="00B132B6">
              <w:rPr>
                <w:rFonts w:cs="Arial"/>
                <w:spacing w:val="-3"/>
                <w:sz w:val="22"/>
              </w:rPr>
              <w:t xml:space="preserve"> </w:t>
            </w:r>
            <w:r w:rsidR="008A0EB1" w:rsidRPr="00B132B6">
              <w:rPr>
                <w:rFonts w:cs="Arial"/>
                <w:spacing w:val="-3"/>
                <w:sz w:val="22"/>
              </w:rPr>
              <w:t>in verschiedenen Kontexten erkennen, nachvollziehen und reflektiere</w:t>
            </w:r>
            <w:r w:rsidR="008A0EB1" w:rsidRPr="008A0EB1">
              <w:rPr>
                <w:rFonts w:cs="Arial"/>
                <w:sz w:val="22"/>
              </w:rPr>
              <w:t>n</w:t>
            </w:r>
          </w:p>
          <w:p w:rsidR="00037991" w:rsidRPr="008A0EB1" w:rsidRDefault="00037991" w:rsidP="00DC28AA">
            <w:pPr>
              <w:spacing w:after="4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6.3 Modellieren und </w:t>
            </w:r>
            <w:r w:rsidRPr="00037991">
              <w:rPr>
                <w:rFonts w:cs="Arial"/>
                <w:b/>
                <w:sz w:val="22"/>
              </w:rPr>
              <w:t>Programmieren</w:t>
            </w:r>
            <w:r w:rsidRPr="005E7556">
              <w:rPr>
                <w:rFonts w:cs="Arial"/>
                <w:sz w:val="22"/>
              </w:rPr>
              <w:t xml:space="preserve">: </w:t>
            </w:r>
            <w:r w:rsidR="008A0EB1" w:rsidRPr="008A0EB1">
              <w:rPr>
                <w:rFonts w:cs="Arial"/>
                <w:sz w:val="22"/>
              </w:rPr>
              <w:t>Pro</w:t>
            </w:r>
            <w:r w:rsidR="008A0EB1">
              <w:rPr>
                <w:rFonts w:cs="Arial"/>
                <w:sz w:val="22"/>
              </w:rPr>
              <w:t>bleme formalisiert b</w:t>
            </w:r>
            <w:r w:rsidR="008A0EB1">
              <w:rPr>
                <w:rFonts w:cs="Arial"/>
                <w:sz w:val="22"/>
              </w:rPr>
              <w:t>e</w:t>
            </w:r>
            <w:r w:rsidR="008A0EB1">
              <w:rPr>
                <w:rFonts w:cs="Arial"/>
                <w:sz w:val="22"/>
              </w:rPr>
              <w:t xml:space="preserve">schreiben, </w:t>
            </w:r>
            <w:r w:rsidR="008A0EB1" w:rsidRPr="008A0EB1">
              <w:rPr>
                <w:rFonts w:cs="Arial"/>
                <w:sz w:val="22"/>
              </w:rPr>
              <w:t>P</w:t>
            </w:r>
            <w:r w:rsidR="008A0EB1">
              <w:rPr>
                <w:rFonts w:cs="Arial"/>
                <w:sz w:val="22"/>
              </w:rPr>
              <w:t>roblemlösestrategien entwickeln und dazu eine strukturie</w:t>
            </w:r>
            <w:r w:rsidR="008A0EB1">
              <w:rPr>
                <w:rFonts w:cs="Arial"/>
                <w:sz w:val="22"/>
              </w:rPr>
              <w:t>r</w:t>
            </w:r>
            <w:r w:rsidR="008A0EB1">
              <w:rPr>
                <w:rFonts w:cs="Arial"/>
                <w:sz w:val="22"/>
              </w:rPr>
              <w:t xml:space="preserve">te, algorithmische Sequenz planen; diese auch durch Programmieren umsetzen und die gefundene </w:t>
            </w:r>
            <w:r w:rsidR="008A0EB1" w:rsidRPr="008A0EB1">
              <w:rPr>
                <w:rFonts w:cs="Arial"/>
                <w:sz w:val="22"/>
              </w:rPr>
              <w:t>Lösungsstrategie beurteilen</w:t>
            </w:r>
          </w:p>
          <w:p w:rsidR="00037991" w:rsidRPr="008A0EB1" w:rsidRDefault="00037991" w:rsidP="00DC28AA">
            <w:pPr>
              <w:spacing w:after="40"/>
              <w:rPr>
                <w:rFonts w:cs="Arial"/>
                <w:sz w:val="22"/>
              </w:rPr>
            </w:pPr>
            <w:r w:rsidRPr="00037991">
              <w:rPr>
                <w:rFonts w:cs="Arial"/>
                <w:b/>
                <w:sz w:val="22"/>
              </w:rPr>
              <w:t>6.4 Bedeutung von Algorithmen</w:t>
            </w:r>
            <w:r w:rsidRPr="005E7556">
              <w:rPr>
                <w:rFonts w:cs="Arial"/>
                <w:sz w:val="22"/>
              </w:rPr>
              <w:t xml:space="preserve">: </w:t>
            </w:r>
            <w:r w:rsidR="008A0EB1" w:rsidRPr="008A0EB1">
              <w:rPr>
                <w:rFonts w:cs="Arial"/>
                <w:sz w:val="22"/>
              </w:rPr>
              <w:t>Einflüsse von Algorithmen und</w:t>
            </w:r>
            <w:r w:rsidR="00DC28AA">
              <w:rPr>
                <w:rFonts w:cs="Arial"/>
                <w:sz w:val="22"/>
              </w:rPr>
              <w:t xml:space="preserve"> </w:t>
            </w:r>
            <w:r w:rsidR="008A0EB1">
              <w:rPr>
                <w:rFonts w:cs="Arial"/>
                <w:sz w:val="22"/>
              </w:rPr>
              <w:t xml:space="preserve">Auswirkung der Automatisierung </w:t>
            </w:r>
            <w:r w:rsidR="008A0EB1" w:rsidRPr="008A0EB1">
              <w:rPr>
                <w:rFonts w:cs="Arial"/>
                <w:sz w:val="22"/>
              </w:rPr>
              <w:t xml:space="preserve">von </w:t>
            </w:r>
            <w:r w:rsidR="008A0EB1">
              <w:rPr>
                <w:rFonts w:cs="Arial"/>
                <w:sz w:val="22"/>
              </w:rPr>
              <w:t xml:space="preserve">Prozessen in der digitalen Welt </w:t>
            </w:r>
            <w:r w:rsidR="008A0EB1" w:rsidRPr="008A0EB1">
              <w:rPr>
                <w:rFonts w:cs="Arial"/>
                <w:sz w:val="22"/>
              </w:rPr>
              <w:t>beschreiben und reflektieren</w:t>
            </w:r>
          </w:p>
        </w:tc>
      </w:tr>
      <w:tr w:rsidR="00A76880" w:rsidRPr="005E7556" w:rsidTr="00EA66F7">
        <w:tc>
          <w:tcPr>
            <w:tcW w:w="942" w:type="pct"/>
            <w:gridSpan w:val="2"/>
          </w:tcPr>
          <w:p w:rsidR="00037991" w:rsidRPr="00DC28AA" w:rsidRDefault="00037991" w:rsidP="00DC28AA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75" w:type="pct"/>
            <w:gridSpan w:val="4"/>
          </w:tcPr>
          <w:p w:rsidR="00037991" w:rsidRPr="005E7556" w:rsidRDefault="00037991" w:rsidP="00EA0E5A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 w:rsidR="00EA0E5A"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 w:rsidR="00DC28AA"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 w:rsidR="00EA0E5A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 xml:space="preserve">Die Schülerinnen und </w:t>
            </w:r>
            <w:r w:rsidR="00A76880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>Schüler</w:t>
            </w:r>
            <w:r w:rsidR="00C55DCD">
              <w:rPr>
                <w:rFonts w:cs="Arial"/>
                <w:b/>
                <w:sz w:val="22"/>
              </w:rPr>
              <w:t xml:space="preserve"> können</w:t>
            </w:r>
            <w:r w:rsidR="00DC28AA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t>…</w:t>
            </w:r>
          </w:p>
        </w:tc>
        <w:tc>
          <w:tcPr>
            <w:tcW w:w="1110" w:type="pct"/>
            <w:gridSpan w:val="2"/>
          </w:tcPr>
          <w:p w:rsidR="00037991" w:rsidRPr="005E7556" w:rsidRDefault="00DC28AA" w:rsidP="00A76880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 w:rsidR="00A76880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>Teilziele gemäß</w:t>
            </w:r>
            <w:r w:rsidR="00037991" w:rsidRPr="005E7556">
              <w:rPr>
                <w:rFonts w:cs="Arial"/>
                <w:b/>
                <w:sz w:val="22"/>
              </w:rPr>
              <w:t xml:space="preserve"> </w:t>
            </w:r>
            <w:r w:rsidR="00A76880">
              <w:rPr>
                <w:rFonts w:cs="Arial"/>
                <w:b/>
                <w:sz w:val="22"/>
              </w:rPr>
              <w:br/>
            </w:r>
            <w:proofErr w:type="spellStart"/>
            <w:r w:rsidR="00037991" w:rsidRPr="005E7556">
              <w:rPr>
                <w:rFonts w:cs="Arial"/>
                <w:b/>
                <w:sz w:val="22"/>
              </w:rPr>
              <w:t>Medienkompetenz</w:t>
            </w:r>
            <w:r w:rsidR="00A76880">
              <w:rPr>
                <w:rFonts w:cs="Arial"/>
                <w:b/>
                <w:sz w:val="22"/>
              </w:rPr>
              <w:softHyphen/>
            </w:r>
            <w:r w:rsidR="00037991"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73" w:type="pct"/>
            <w:gridSpan w:val="2"/>
          </w:tcPr>
          <w:p w:rsidR="00037991" w:rsidRPr="00DC28AA" w:rsidRDefault="00037991" w:rsidP="00DC28AA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 w:rsidR="00DC28AA"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A76880" w:rsidRPr="005E7556" w:rsidTr="00EA66F7">
        <w:tc>
          <w:tcPr>
            <w:tcW w:w="942" w:type="pct"/>
            <w:gridSpan w:val="2"/>
          </w:tcPr>
          <w:p w:rsidR="00037991" w:rsidRPr="005E7556" w:rsidRDefault="008F155D" w:rsidP="008F155D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1.</w:t>
            </w:r>
            <w:r>
              <w:rPr>
                <w:rFonts w:cs="Arial"/>
                <w:b/>
                <w:sz w:val="22"/>
              </w:rPr>
              <w:tab/>
            </w:r>
            <w:r w:rsidR="000D3D40">
              <w:rPr>
                <w:rFonts w:cs="Arial"/>
                <w:b/>
                <w:sz w:val="22"/>
              </w:rPr>
              <w:t>Quellen au</w:t>
            </w:r>
            <w:r w:rsidR="000D3D40">
              <w:rPr>
                <w:rFonts w:cs="Arial"/>
                <w:b/>
                <w:sz w:val="22"/>
              </w:rPr>
              <w:t>s</w:t>
            </w:r>
            <w:r w:rsidR="000D3D40">
              <w:rPr>
                <w:rFonts w:cs="Arial"/>
                <w:b/>
                <w:sz w:val="22"/>
              </w:rPr>
              <w:t>werten</w:t>
            </w:r>
            <w:r w:rsidR="00037991" w:rsidRPr="005E7556">
              <w:rPr>
                <w:rFonts w:cs="Arial"/>
                <w:b/>
                <w:sz w:val="22"/>
              </w:rPr>
              <w:t>:</w:t>
            </w:r>
          </w:p>
          <w:p w:rsidR="00037991" w:rsidRPr="005E7556" w:rsidRDefault="00EF64FA" w:rsidP="00CC7E74">
            <w:pPr>
              <w:pStyle w:val="Aufzhlungszeichen1-klein"/>
              <w:ind w:left="313"/>
            </w:pPr>
            <w:r>
              <w:t xml:space="preserve">Rezeption des </w:t>
            </w:r>
            <w:proofErr w:type="spellStart"/>
            <w:r>
              <w:t>Erklär</w:t>
            </w:r>
            <w:r w:rsidR="001815D0">
              <w:softHyphen/>
            </w:r>
            <w:r>
              <w:t>videos</w:t>
            </w:r>
            <w:proofErr w:type="spellEnd"/>
            <w:r>
              <w:t xml:space="preserve"> und Erstellen </w:t>
            </w:r>
            <w:r w:rsidR="001815D0">
              <w:br/>
            </w:r>
            <w:r>
              <w:t>von Notizen</w:t>
            </w:r>
            <w:r w:rsidR="00037991" w:rsidRPr="005E7556">
              <w:t xml:space="preserve"> </w:t>
            </w:r>
          </w:p>
          <w:p w:rsidR="00037991" w:rsidRPr="005E7556" w:rsidRDefault="00EF64FA" w:rsidP="00CC7E74">
            <w:pPr>
              <w:pStyle w:val="Aufzhlungszeichen1-klein"/>
              <w:ind w:left="313"/>
            </w:pPr>
            <w:r>
              <w:t>Lesen der Br</w:t>
            </w:r>
            <w:r>
              <w:t>o</w:t>
            </w:r>
            <w:r>
              <w:t>schüre: Au</w:t>
            </w:r>
            <w:r>
              <w:t>s</w:t>
            </w:r>
            <w:r>
              <w:t>werten von r</w:t>
            </w:r>
            <w:r>
              <w:t>e</w:t>
            </w:r>
            <w:r>
              <w:t>levanten Info</w:t>
            </w:r>
            <w:r>
              <w:t>r</w:t>
            </w:r>
            <w:r>
              <w:t>mationen</w:t>
            </w:r>
          </w:p>
        </w:tc>
        <w:tc>
          <w:tcPr>
            <w:tcW w:w="1575" w:type="pct"/>
            <w:gridSpan w:val="4"/>
          </w:tcPr>
          <w:p w:rsidR="00EF64FA" w:rsidRDefault="00C55DCD" w:rsidP="00EA0E5A">
            <w:pPr>
              <w:pStyle w:val="Aufzhlungszeichen1-klein"/>
            </w:pPr>
            <w:r w:rsidRPr="00C55DCD">
              <w:t>bei mündlichen und schrift</w:t>
            </w:r>
            <w:r w:rsidR="001815D0">
              <w:softHyphen/>
            </w:r>
            <w:r w:rsidRPr="00C55DCD">
              <w:t>lichen Texten komplexe Sachverhalte) identifizieren</w:t>
            </w:r>
          </w:p>
          <w:p w:rsidR="00C55DCD" w:rsidRDefault="00C55DCD" w:rsidP="00EA0E5A">
            <w:pPr>
              <w:pStyle w:val="Aufzhlungszeichen1-klein"/>
            </w:pPr>
            <w:r w:rsidRPr="00C55DCD">
              <w:t>selbstständig Lesestrategien bei komplexen Texten ein</w:t>
            </w:r>
            <w:r w:rsidR="001815D0">
              <w:softHyphen/>
            </w:r>
            <w:r w:rsidRPr="00C55DCD">
              <w:t>setzen</w:t>
            </w:r>
          </w:p>
          <w:p w:rsidR="00F226AD" w:rsidRPr="00DC28AA" w:rsidRDefault="00C55DCD" w:rsidP="00EA0E5A">
            <w:pPr>
              <w:pStyle w:val="Aufzhlungszeichen1-klein"/>
            </w:pPr>
            <w:r w:rsidRPr="00C55DCD">
              <w:t>d</w:t>
            </w:r>
            <w:r w:rsidRPr="001815D0">
              <w:rPr>
                <w:spacing w:val="-3"/>
              </w:rPr>
              <w:t>ie Qualität von Informationen</w:t>
            </w:r>
            <w:r w:rsidRPr="00C55DCD">
              <w:t xml:space="preserve"> aus verschiedenen Quellen bewerten</w:t>
            </w:r>
          </w:p>
        </w:tc>
        <w:tc>
          <w:tcPr>
            <w:tcW w:w="1110" w:type="pct"/>
            <w:gridSpan w:val="2"/>
          </w:tcPr>
          <w:p w:rsidR="00037991" w:rsidRPr="005E7556" w:rsidRDefault="00DC28AA" w:rsidP="00EA0E5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6.1</w:t>
            </w:r>
            <w:r>
              <w:rPr>
                <w:rFonts w:cs="Arial"/>
                <w:sz w:val="22"/>
              </w:rPr>
              <w:tab/>
            </w:r>
            <w:r w:rsidR="00D81701" w:rsidRPr="00D81701">
              <w:rPr>
                <w:rFonts w:cs="Arial"/>
                <w:sz w:val="22"/>
              </w:rPr>
              <w:t xml:space="preserve">Prinzipien der </w:t>
            </w:r>
            <w:r w:rsidR="001815D0">
              <w:rPr>
                <w:rFonts w:cs="Arial"/>
                <w:sz w:val="22"/>
              </w:rPr>
              <w:br/>
            </w:r>
            <w:r w:rsidR="00EE4132">
              <w:rPr>
                <w:rFonts w:cs="Arial"/>
                <w:sz w:val="22"/>
              </w:rPr>
              <w:t>digitalen Welt: g</w:t>
            </w:r>
            <w:r w:rsidR="00D81701" w:rsidRPr="00D81701">
              <w:rPr>
                <w:rFonts w:cs="Arial"/>
                <w:sz w:val="22"/>
              </w:rPr>
              <w:t>rundlegende Prinzipien und</w:t>
            </w:r>
            <w:r>
              <w:rPr>
                <w:rFonts w:cs="Arial"/>
                <w:sz w:val="22"/>
              </w:rPr>
              <w:br/>
            </w:r>
            <w:r w:rsidR="00D81701" w:rsidRPr="00D81701">
              <w:rPr>
                <w:rFonts w:cs="Arial"/>
                <w:sz w:val="22"/>
              </w:rPr>
              <w:t>Funktionsweisen der digitalen Welt identifizieren, kennen, verstehen und bewusst nu</w:t>
            </w:r>
            <w:r w:rsidR="00D81701" w:rsidRPr="00D81701">
              <w:rPr>
                <w:rFonts w:cs="Arial"/>
                <w:sz w:val="22"/>
              </w:rPr>
              <w:t>t</w:t>
            </w:r>
            <w:r w:rsidR="00D81701" w:rsidRPr="00D81701">
              <w:rPr>
                <w:rFonts w:cs="Arial"/>
                <w:sz w:val="22"/>
              </w:rPr>
              <w:t>zen</w:t>
            </w:r>
          </w:p>
        </w:tc>
        <w:tc>
          <w:tcPr>
            <w:tcW w:w="1373" w:type="pct"/>
            <w:gridSpan w:val="2"/>
          </w:tcPr>
          <w:p w:rsidR="000D3D40" w:rsidRPr="00EF64FA" w:rsidRDefault="000D3D40" w:rsidP="00EA0E5A">
            <w:pPr>
              <w:pStyle w:val="Aufzhlungszeichen1-klein"/>
            </w:pPr>
            <w:proofErr w:type="spellStart"/>
            <w:r w:rsidRPr="001815D0">
              <w:rPr>
                <w:spacing w:val="-3"/>
              </w:rPr>
              <w:t>Erklärvideo</w:t>
            </w:r>
            <w:proofErr w:type="spellEnd"/>
            <w:r w:rsidRPr="001815D0">
              <w:rPr>
                <w:spacing w:val="-3"/>
              </w:rPr>
              <w:t xml:space="preserve"> der Bunde</w:t>
            </w:r>
            <w:r w:rsidRPr="001815D0">
              <w:rPr>
                <w:spacing w:val="-3"/>
              </w:rPr>
              <w:t>s</w:t>
            </w:r>
            <w:r w:rsidRPr="00EF64FA">
              <w:t xml:space="preserve">zentrale für politische Bildung: </w:t>
            </w:r>
            <w:hyperlink r:id="rId8" w:history="1">
              <w:r w:rsidRPr="00EF64FA">
                <w:rPr>
                  <w:rStyle w:val="Hyperlink"/>
                  <w:rFonts w:cs="Arial"/>
                  <w:szCs w:val="22"/>
                </w:rPr>
                <w:t>http://www.bpb.de/</w:t>
              </w:r>
              <w:r w:rsidR="00EA0E5A">
                <w:rPr>
                  <w:rStyle w:val="Hyperlink"/>
                  <w:rFonts w:cs="Arial"/>
                  <w:szCs w:val="22"/>
                </w:rPr>
                <w:br/>
              </w:r>
              <w:proofErr w:type="spellStart"/>
              <w:r w:rsidRPr="00EF64FA">
                <w:rPr>
                  <w:rStyle w:val="Hyperlink"/>
                  <w:rFonts w:cs="Arial"/>
                  <w:szCs w:val="22"/>
                </w:rPr>
                <w:t>mediathek</w:t>
              </w:r>
              <w:proofErr w:type="spellEnd"/>
              <w:r w:rsidRPr="00EF64FA">
                <w:rPr>
                  <w:rStyle w:val="Hyperlink"/>
                  <w:rFonts w:cs="Arial"/>
                  <w:szCs w:val="22"/>
                </w:rPr>
                <w:t>/265398/</w:t>
              </w:r>
              <w:r w:rsidR="00EA0E5A">
                <w:rPr>
                  <w:rStyle w:val="Hyperlink"/>
                  <w:rFonts w:cs="Arial"/>
                  <w:szCs w:val="22"/>
                </w:rPr>
                <w:br/>
              </w:r>
              <w:r w:rsidRPr="00EF64FA">
                <w:rPr>
                  <w:rStyle w:val="Hyperlink"/>
                  <w:rFonts w:cs="Arial"/>
                  <w:szCs w:val="22"/>
                </w:rPr>
                <w:t>algorithmisches-denken-verstehen</w:t>
              </w:r>
            </w:hyperlink>
            <w:r w:rsidRPr="00EF64FA">
              <w:t xml:space="preserve"> </w:t>
            </w:r>
          </w:p>
          <w:p w:rsidR="00037991" w:rsidRPr="00155A16" w:rsidRDefault="000D3D40" w:rsidP="00EA0E5A">
            <w:pPr>
              <w:pStyle w:val="Aufzhlungszeichen1-klein"/>
            </w:pPr>
            <w:r w:rsidRPr="00EF64FA">
              <w:rPr>
                <w:bCs/>
              </w:rPr>
              <w:t xml:space="preserve">Bayerische </w:t>
            </w:r>
            <w:proofErr w:type="spellStart"/>
            <w:r w:rsidRPr="00EF64FA">
              <w:rPr>
                <w:bCs/>
              </w:rPr>
              <w:t>Landeszen</w:t>
            </w:r>
            <w:r w:rsidR="00EE4132">
              <w:rPr>
                <w:bCs/>
              </w:rPr>
              <w:softHyphen/>
            </w:r>
            <w:r w:rsidRPr="00EF64FA">
              <w:rPr>
                <w:bCs/>
              </w:rPr>
              <w:t>trale</w:t>
            </w:r>
            <w:proofErr w:type="spellEnd"/>
            <w:r w:rsidRPr="00EF64FA">
              <w:rPr>
                <w:bCs/>
              </w:rPr>
              <w:t xml:space="preserve"> für neue Medien (BLM) (2017):</w:t>
            </w:r>
            <w:r w:rsidRPr="00EF64FA">
              <w:t xml:space="preserve"> Dein A</w:t>
            </w:r>
            <w:r w:rsidRPr="00EF64FA">
              <w:t>l</w:t>
            </w:r>
            <w:r w:rsidRPr="00EF64FA">
              <w:t>gorithmus – meine Me</w:t>
            </w:r>
            <w:r w:rsidRPr="00EF64FA">
              <w:t>i</w:t>
            </w:r>
            <w:r w:rsidRPr="00EF64FA">
              <w:t>nung! Algorithmen und ihre Bedeutung für Me</w:t>
            </w:r>
            <w:r w:rsidRPr="00EF64FA">
              <w:t>i</w:t>
            </w:r>
            <w:r w:rsidRPr="00EF64FA">
              <w:t>nungs</w:t>
            </w:r>
            <w:r w:rsidR="00EE4132">
              <w:t>bildung und D</w:t>
            </w:r>
            <w:r w:rsidR="00EE4132">
              <w:t>e</w:t>
            </w:r>
            <w:r w:rsidR="00EE4132">
              <w:t>mokratie, München:</w:t>
            </w:r>
            <w:r w:rsidRPr="00EF64FA">
              <w:t xml:space="preserve"> </w:t>
            </w:r>
            <w:hyperlink r:id="rId9" w:history="1">
              <w:r w:rsidRPr="00EF64FA">
                <w:rPr>
                  <w:rStyle w:val="Hyperlink"/>
                  <w:rFonts w:cs="Arial"/>
                  <w:szCs w:val="22"/>
                </w:rPr>
                <w:t>https://www.blm.de/</w:t>
              </w:r>
              <w:r w:rsidR="00EA0E5A">
                <w:rPr>
                  <w:rStyle w:val="Hyperlink"/>
                  <w:rFonts w:cs="Arial"/>
                  <w:szCs w:val="22"/>
                </w:rPr>
                <w:br/>
              </w:r>
              <w:proofErr w:type="spellStart"/>
              <w:r w:rsidRPr="00EF64FA">
                <w:rPr>
                  <w:rStyle w:val="Hyperlink"/>
                  <w:rFonts w:cs="Arial"/>
                  <w:szCs w:val="22"/>
                </w:rPr>
                <w:t>files</w:t>
              </w:r>
              <w:proofErr w:type="spellEnd"/>
              <w:r w:rsidRPr="00EF64FA">
                <w:rPr>
                  <w:rStyle w:val="Hyperlink"/>
                  <w:rFonts w:cs="Arial"/>
                  <w:szCs w:val="22"/>
                </w:rPr>
                <w:t>/pdf1/</w:t>
              </w:r>
              <w:proofErr w:type="spellStart"/>
              <w:r w:rsidRPr="00EF64FA">
                <w:rPr>
                  <w:rStyle w:val="Hyperlink"/>
                  <w:rFonts w:cs="Arial"/>
                  <w:szCs w:val="22"/>
                </w:rPr>
                <w:t>algorithmen</w:t>
              </w:r>
              <w:proofErr w:type="spellEnd"/>
              <w:r w:rsidRPr="00EF64FA">
                <w:rPr>
                  <w:rStyle w:val="Hyperlink"/>
                  <w:rFonts w:cs="Arial"/>
                  <w:szCs w:val="22"/>
                </w:rPr>
                <w:t>_</w:t>
              </w:r>
              <w:r w:rsidR="00EA0E5A">
                <w:rPr>
                  <w:rStyle w:val="Hyperlink"/>
                  <w:rFonts w:cs="Arial"/>
                  <w:szCs w:val="22"/>
                </w:rPr>
                <w:br/>
              </w:r>
              <w:r w:rsidRPr="00EF64FA">
                <w:rPr>
                  <w:rStyle w:val="Hyperlink"/>
                  <w:rFonts w:cs="Arial"/>
                  <w:szCs w:val="22"/>
                </w:rPr>
                <w:t>broschuere.pdf</w:t>
              </w:r>
            </w:hyperlink>
          </w:p>
        </w:tc>
      </w:tr>
      <w:tr w:rsidR="00A76880" w:rsidRPr="005E7556" w:rsidTr="00EA66F7">
        <w:tc>
          <w:tcPr>
            <w:tcW w:w="942" w:type="pct"/>
            <w:gridSpan w:val="2"/>
          </w:tcPr>
          <w:p w:rsidR="00037991" w:rsidRPr="005E7556" w:rsidRDefault="008F155D" w:rsidP="008F155D">
            <w:pPr>
              <w:pStyle w:val="Listenabsatz"/>
              <w:pageBreakBefore/>
              <w:spacing w:line="240" w:lineRule="exact"/>
              <w:ind w:left="284" w:hanging="284"/>
              <w:contextualSpacing w:val="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2.</w:t>
            </w:r>
            <w:r>
              <w:rPr>
                <w:rFonts w:cs="Arial"/>
                <w:b/>
                <w:sz w:val="22"/>
              </w:rPr>
              <w:tab/>
            </w:r>
            <w:r w:rsidR="007B3439">
              <w:rPr>
                <w:rFonts w:cs="Arial"/>
                <w:b/>
                <w:sz w:val="22"/>
              </w:rPr>
              <w:t>Inf</w:t>
            </w:r>
            <w:r w:rsidR="007B3439" w:rsidRPr="00A76880">
              <w:rPr>
                <w:rFonts w:cs="Arial"/>
                <w:b/>
                <w:spacing w:val="-2"/>
                <w:sz w:val="22"/>
              </w:rPr>
              <w:t>ormatione</w:t>
            </w:r>
            <w:r w:rsidR="007B3439">
              <w:rPr>
                <w:rFonts w:cs="Arial"/>
                <w:b/>
                <w:sz w:val="22"/>
              </w:rPr>
              <w:t>n so</w:t>
            </w:r>
            <w:r w:rsidR="007B3439" w:rsidRPr="00A76880">
              <w:rPr>
                <w:rFonts w:cs="Arial"/>
                <w:b/>
                <w:spacing w:val="-3"/>
                <w:sz w:val="22"/>
              </w:rPr>
              <w:t>rtieren, n</w:t>
            </w:r>
            <w:r w:rsidR="007B3439">
              <w:rPr>
                <w:rFonts w:cs="Arial"/>
                <w:b/>
                <w:sz w:val="22"/>
              </w:rPr>
              <w:t>ach weiteren Que</w:t>
            </w:r>
            <w:r w:rsidR="007B3439">
              <w:rPr>
                <w:rFonts w:cs="Arial"/>
                <w:b/>
                <w:sz w:val="22"/>
              </w:rPr>
              <w:t>l</w:t>
            </w:r>
            <w:r w:rsidR="007B3439">
              <w:rPr>
                <w:rFonts w:cs="Arial"/>
                <w:b/>
                <w:sz w:val="22"/>
              </w:rPr>
              <w:t>len suchen</w:t>
            </w:r>
            <w:r w:rsidR="00EE4132">
              <w:rPr>
                <w:rFonts w:cs="Arial"/>
                <w:b/>
                <w:sz w:val="22"/>
              </w:rPr>
              <w:t>:</w:t>
            </w:r>
          </w:p>
          <w:p w:rsidR="00037991" w:rsidRDefault="004B5EE3" w:rsidP="00A76880">
            <w:pPr>
              <w:pStyle w:val="Aufzhlungszeichen1-klein"/>
              <w:ind w:left="568"/>
            </w:pPr>
            <w:r>
              <w:t>Clusterbi</w:t>
            </w:r>
            <w:r>
              <w:t>l</w:t>
            </w:r>
            <w:r>
              <w:t xml:space="preserve">dung, </w:t>
            </w:r>
            <w:r w:rsidR="001815D0">
              <w:br/>
            </w:r>
            <w:r>
              <w:t>Herausar</w:t>
            </w:r>
            <w:r w:rsidR="001815D0">
              <w:softHyphen/>
            </w:r>
            <w:r>
              <w:t>beiten von Aspekten</w:t>
            </w:r>
          </w:p>
          <w:p w:rsidR="004B5EE3" w:rsidRPr="005E7556" w:rsidRDefault="004B5EE3" w:rsidP="00A76880">
            <w:pPr>
              <w:pStyle w:val="Aufzhlungszeichen1-klein"/>
              <w:ind w:left="568"/>
            </w:pPr>
            <w:r>
              <w:t>Ergänzung der Inform</w:t>
            </w:r>
            <w:r>
              <w:t>a</w:t>
            </w:r>
            <w:r>
              <w:t xml:space="preserve">tionen durch eigene </w:t>
            </w:r>
            <w:r w:rsidR="001815D0">
              <w:br/>
            </w:r>
            <w:r>
              <w:t>Recherche</w:t>
            </w:r>
          </w:p>
        </w:tc>
        <w:tc>
          <w:tcPr>
            <w:tcW w:w="1575" w:type="pct"/>
            <w:gridSpan w:val="4"/>
          </w:tcPr>
          <w:p w:rsidR="00CE044A" w:rsidRDefault="00CE044A" w:rsidP="00EA0E5A">
            <w:pPr>
              <w:pStyle w:val="Aufzhlungszeichen1-klein"/>
            </w:pPr>
            <w:r w:rsidRPr="00CE044A">
              <w:t>differenzierte Planungsübe</w:t>
            </w:r>
            <w:r w:rsidRPr="00CE044A">
              <w:t>r</w:t>
            </w:r>
            <w:r w:rsidRPr="00CE044A">
              <w:t>sichten auch zu komplexen inhaltlichen Zusammenhä</w:t>
            </w:r>
            <w:r w:rsidRPr="00CE044A">
              <w:t>n</w:t>
            </w:r>
            <w:r w:rsidRPr="00CE044A">
              <w:t>gen in Form von Mindma</w:t>
            </w:r>
            <w:r w:rsidR="00EE4132">
              <w:t>ps, Skizzen, Tabellen erstellen</w:t>
            </w:r>
          </w:p>
          <w:p w:rsidR="00B53EBE" w:rsidRDefault="00B53EBE" w:rsidP="00EA0E5A">
            <w:pPr>
              <w:pStyle w:val="Aufzhlungszeichen1-klein"/>
            </w:pPr>
            <w:r w:rsidRPr="00B53EBE">
              <w:t>selbstständig Recherchestr</w:t>
            </w:r>
            <w:r w:rsidRPr="00B53EBE">
              <w:t>a</w:t>
            </w:r>
            <w:r w:rsidRPr="00B53EBE">
              <w:t>tegien bei unterschiedlichen Medien anwenden, die Info</w:t>
            </w:r>
            <w:r w:rsidRPr="00B53EBE">
              <w:t>r</w:t>
            </w:r>
            <w:r w:rsidRPr="00B53EBE">
              <w:t>mationen kritisch prüfen und bei der Weiterverarbeitung die Regeln des geistigen E</w:t>
            </w:r>
            <w:r w:rsidRPr="00B53EBE">
              <w:t>i</w:t>
            </w:r>
            <w:r w:rsidRPr="00B53EBE">
              <w:t>gen</w:t>
            </w:r>
            <w:r w:rsidR="00EE4132">
              <w:t>tums beachten</w:t>
            </w:r>
          </w:p>
          <w:p w:rsidR="00B53EBE" w:rsidRPr="00CE044A" w:rsidRDefault="00CE044A" w:rsidP="00EA0E5A">
            <w:pPr>
              <w:pStyle w:val="Aufzhlungszeichen1-klein"/>
            </w:pPr>
            <w:r w:rsidRPr="00B53EBE">
              <w:t xml:space="preserve">die Qualität von </w:t>
            </w:r>
            <w:r w:rsidR="00B53EBE" w:rsidRPr="00CE044A">
              <w:t>Informati</w:t>
            </w:r>
            <w:r w:rsidR="00B53EBE" w:rsidRPr="00CE044A">
              <w:t>o</w:t>
            </w:r>
            <w:r w:rsidR="00B53EBE" w:rsidRPr="00CE044A">
              <w:t>nen aus verschiedenen Que</w:t>
            </w:r>
            <w:r w:rsidR="00B53EBE" w:rsidRPr="00CE044A">
              <w:t>l</w:t>
            </w:r>
            <w:r w:rsidR="00EE4132">
              <w:t>len bewerten</w:t>
            </w:r>
          </w:p>
        </w:tc>
        <w:tc>
          <w:tcPr>
            <w:tcW w:w="1110" w:type="pct"/>
            <w:gridSpan w:val="2"/>
          </w:tcPr>
          <w:p w:rsidR="00037991" w:rsidRPr="005E7556" w:rsidRDefault="00DC28AA" w:rsidP="00EA0E5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6.4</w:t>
            </w:r>
            <w:r>
              <w:rPr>
                <w:rFonts w:cs="Arial"/>
                <w:sz w:val="22"/>
              </w:rPr>
              <w:tab/>
            </w:r>
            <w:r w:rsidR="00D81701" w:rsidRPr="00D81701">
              <w:rPr>
                <w:rFonts w:cs="Arial"/>
                <w:sz w:val="22"/>
              </w:rPr>
              <w:t xml:space="preserve">Bedeutung von </w:t>
            </w:r>
            <w:r w:rsidR="00EA0E5A">
              <w:rPr>
                <w:rFonts w:cs="Arial"/>
                <w:sz w:val="22"/>
              </w:rPr>
              <w:br/>
            </w:r>
            <w:r w:rsidR="00D81701" w:rsidRPr="00D81701">
              <w:rPr>
                <w:rFonts w:cs="Arial"/>
                <w:sz w:val="22"/>
              </w:rPr>
              <w:t>Algorithmen: Ei</w:t>
            </w:r>
            <w:r w:rsidR="00D81701" w:rsidRPr="00D81701">
              <w:rPr>
                <w:rFonts w:cs="Arial"/>
                <w:sz w:val="22"/>
              </w:rPr>
              <w:t>n</w:t>
            </w:r>
            <w:r w:rsidR="00D81701" w:rsidRPr="00D81701">
              <w:rPr>
                <w:rFonts w:cs="Arial"/>
                <w:sz w:val="22"/>
              </w:rPr>
              <w:t>flüsse von Alg</w:t>
            </w:r>
            <w:r w:rsidR="00D81701" w:rsidRPr="00D81701">
              <w:rPr>
                <w:rFonts w:cs="Arial"/>
                <w:sz w:val="22"/>
              </w:rPr>
              <w:t>o</w:t>
            </w:r>
            <w:r w:rsidR="00D81701" w:rsidRPr="00D81701">
              <w:rPr>
                <w:rFonts w:cs="Arial"/>
                <w:sz w:val="22"/>
              </w:rPr>
              <w:t>rithmen und</w:t>
            </w:r>
            <w:r>
              <w:rPr>
                <w:rFonts w:cs="Arial"/>
                <w:sz w:val="22"/>
              </w:rPr>
              <w:br/>
            </w:r>
            <w:r w:rsidR="00D81701" w:rsidRPr="00D81701">
              <w:rPr>
                <w:rFonts w:cs="Arial"/>
                <w:sz w:val="22"/>
              </w:rPr>
              <w:t>Auswirkung der Automatisierung von Prozessen in der digitalen Welt beschreiben und reflektieren</w:t>
            </w:r>
          </w:p>
        </w:tc>
        <w:tc>
          <w:tcPr>
            <w:tcW w:w="1373" w:type="pct"/>
            <w:gridSpan w:val="2"/>
          </w:tcPr>
          <w:p w:rsidR="00037991" w:rsidRDefault="00EE4132" w:rsidP="00EA0E5A">
            <w:pPr>
              <w:spacing w:line="240" w:lineRule="exac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M</w:t>
            </w:r>
            <w:r w:rsidR="007B3439">
              <w:rPr>
                <w:rFonts w:cs="Arial"/>
                <w:sz w:val="22"/>
              </w:rPr>
              <w:t>ögliche weitere Quellen:</w:t>
            </w:r>
          </w:p>
          <w:p w:rsidR="007B3439" w:rsidRPr="007B3439" w:rsidRDefault="00C568F2" w:rsidP="00EA0E5A">
            <w:pPr>
              <w:pStyle w:val="Aufzhlungszeichen1-klein"/>
              <w:rPr>
                <w:rFonts w:cs="Arial"/>
                <w:szCs w:val="22"/>
              </w:rPr>
            </w:pPr>
            <w:hyperlink r:id="rId10" w:history="1">
              <w:r w:rsidR="007B3439" w:rsidRPr="007B3439">
                <w:rPr>
                  <w:rStyle w:val="Hyperlink"/>
                  <w:rFonts w:cs="Arial"/>
                  <w:szCs w:val="22"/>
                </w:rPr>
                <w:t>https://www.tagder</w:t>
              </w:r>
              <w:r w:rsidR="0050385C">
                <w:rPr>
                  <w:rStyle w:val="Hyperlink"/>
                  <w:rFonts w:cs="Arial"/>
                  <w:szCs w:val="22"/>
                </w:rPr>
                <w:t xml:space="preserve"> </w:t>
              </w:r>
              <w:r w:rsidR="007B3439" w:rsidRPr="007B3439">
                <w:rPr>
                  <w:rStyle w:val="Hyperlink"/>
                  <w:rFonts w:cs="Arial"/>
                  <w:szCs w:val="22"/>
                </w:rPr>
                <w:t>m</w:t>
              </w:r>
              <w:r w:rsidR="007B3439" w:rsidRPr="007B3439">
                <w:rPr>
                  <w:rStyle w:val="Hyperlink"/>
                  <w:rFonts w:cs="Arial"/>
                  <w:szCs w:val="22"/>
                </w:rPr>
                <w:t>e</w:t>
              </w:r>
              <w:r w:rsidR="007B3439" w:rsidRPr="007B3439">
                <w:rPr>
                  <w:rStyle w:val="Hyperlink"/>
                  <w:rFonts w:cs="Arial"/>
                  <w:szCs w:val="22"/>
                </w:rPr>
                <w:t>dienkompetenz.de/</w:t>
              </w:r>
              <w:r w:rsidR="00EA0E5A">
                <w:rPr>
                  <w:rStyle w:val="Hyperlink"/>
                  <w:rFonts w:cs="Arial"/>
                  <w:szCs w:val="22"/>
                </w:rPr>
                <w:br/>
              </w:r>
              <w:proofErr w:type="spellStart"/>
              <w:r w:rsidR="007B3439" w:rsidRPr="007B3439">
                <w:rPr>
                  <w:rStyle w:val="Hyperlink"/>
                  <w:rFonts w:cs="Arial"/>
                  <w:szCs w:val="22"/>
                </w:rPr>
                <w:t>algorithmen</w:t>
              </w:r>
              <w:proofErr w:type="spellEnd"/>
              <w:r w:rsidR="007B3439" w:rsidRPr="007B3439">
                <w:rPr>
                  <w:rStyle w:val="Hyperlink"/>
                  <w:rFonts w:cs="Arial"/>
                  <w:szCs w:val="22"/>
                </w:rPr>
                <w:t>-im-unterricht/</w:t>
              </w:r>
            </w:hyperlink>
            <w:r w:rsidR="007B3439" w:rsidRPr="007B3439">
              <w:rPr>
                <w:rFonts w:cs="Arial"/>
                <w:szCs w:val="22"/>
              </w:rPr>
              <w:t xml:space="preserve"> </w:t>
            </w:r>
          </w:p>
          <w:p w:rsidR="007B3439" w:rsidRPr="007B3439" w:rsidRDefault="00C568F2" w:rsidP="00EA0E5A">
            <w:pPr>
              <w:pStyle w:val="Aufzhlungszeichen1-klein"/>
              <w:rPr>
                <w:rFonts w:cs="Arial"/>
              </w:rPr>
            </w:pPr>
            <w:hyperlink r:id="rId11" w:history="1">
              <w:r w:rsidR="007B3439" w:rsidRPr="007B3439">
                <w:rPr>
                  <w:rStyle w:val="Hyperlink"/>
                  <w:rFonts w:cs="Arial"/>
                  <w:szCs w:val="22"/>
                </w:rPr>
                <w:t>http://www.bpb.de/</w:t>
              </w:r>
            </w:hyperlink>
            <w:r w:rsidR="007B3439" w:rsidRPr="007B3439">
              <w:rPr>
                <w:rFonts w:cs="Arial"/>
                <w:szCs w:val="22"/>
              </w:rPr>
              <w:t xml:space="preserve"> </w:t>
            </w:r>
            <w:r w:rsidR="007B3439" w:rsidRPr="007B3439">
              <w:rPr>
                <w:rFonts w:cs="Arial"/>
              </w:rPr>
              <w:t xml:space="preserve">  </w:t>
            </w:r>
          </w:p>
        </w:tc>
      </w:tr>
      <w:tr w:rsidR="00A76880" w:rsidRPr="00C3022A" w:rsidTr="00EA66F7">
        <w:tc>
          <w:tcPr>
            <w:tcW w:w="942" w:type="pct"/>
            <w:gridSpan w:val="2"/>
          </w:tcPr>
          <w:p w:rsidR="00037991" w:rsidRPr="005E7556" w:rsidRDefault="008F155D" w:rsidP="008F155D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3.</w:t>
            </w:r>
            <w:r>
              <w:rPr>
                <w:rFonts w:cs="Arial"/>
                <w:b/>
                <w:sz w:val="22"/>
              </w:rPr>
              <w:tab/>
            </w:r>
            <w:r w:rsidR="00C3022A">
              <w:rPr>
                <w:rFonts w:cs="Arial"/>
                <w:b/>
                <w:sz w:val="22"/>
              </w:rPr>
              <w:t>Planen</w:t>
            </w:r>
            <w:r w:rsidR="0087496C">
              <w:rPr>
                <w:rFonts w:cs="Arial"/>
                <w:b/>
                <w:sz w:val="22"/>
              </w:rPr>
              <w:t xml:space="preserve"> </w:t>
            </w:r>
            <w:r w:rsidR="00C3022A">
              <w:rPr>
                <w:rFonts w:cs="Arial"/>
                <w:b/>
                <w:sz w:val="22"/>
              </w:rPr>
              <w:t xml:space="preserve">und Verfassen </w:t>
            </w:r>
            <w:r w:rsidR="0087496C">
              <w:rPr>
                <w:rFonts w:cs="Arial"/>
                <w:b/>
                <w:sz w:val="22"/>
              </w:rPr>
              <w:t>des ei</w:t>
            </w:r>
            <w:r w:rsidR="0087496C" w:rsidRPr="00A76880">
              <w:rPr>
                <w:rFonts w:cs="Arial"/>
                <w:b/>
                <w:spacing w:val="-3"/>
                <w:sz w:val="22"/>
              </w:rPr>
              <w:t>genen Textes</w:t>
            </w:r>
            <w:r w:rsidR="00EE4132">
              <w:rPr>
                <w:rFonts w:cs="Arial"/>
                <w:b/>
                <w:spacing w:val="-3"/>
                <w:sz w:val="22"/>
              </w:rPr>
              <w:t>:</w:t>
            </w:r>
          </w:p>
          <w:p w:rsidR="00037991" w:rsidRDefault="00147AC3" w:rsidP="00A76880">
            <w:pPr>
              <w:pStyle w:val="Aufzhlungszeichen1-klein"/>
              <w:ind w:left="568"/>
            </w:pPr>
            <w:r>
              <w:t>Er</w:t>
            </w:r>
            <w:r w:rsidRPr="00EA0E5A">
              <w:rPr>
                <w:spacing w:val="-2"/>
              </w:rPr>
              <w:t>stellen e</w:t>
            </w:r>
            <w:r w:rsidRPr="00EA0E5A">
              <w:rPr>
                <w:spacing w:val="-2"/>
              </w:rPr>
              <w:t>i</w:t>
            </w:r>
            <w:r w:rsidRPr="00EA0E5A">
              <w:rPr>
                <w:spacing w:val="-2"/>
              </w:rPr>
              <w:t>ne</w:t>
            </w:r>
            <w:r>
              <w:t>r Glied</w:t>
            </w:r>
            <w:r>
              <w:t>e</w:t>
            </w:r>
            <w:r>
              <w:t>rung</w:t>
            </w:r>
            <w:r w:rsidR="00037991" w:rsidRPr="00574CCA">
              <w:t xml:space="preserve"> </w:t>
            </w:r>
            <w:r w:rsidR="00037991" w:rsidRPr="005E7556">
              <w:t xml:space="preserve"> </w:t>
            </w:r>
          </w:p>
          <w:p w:rsidR="00C3022A" w:rsidRDefault="00C3022A" w:rsidP="00A76880">
            <w:pPr>
              <w:pStyle w:val="Aufzhlungszeichen1-klein"/>
              <w:ind w:left="568"/>
            </w:pPr>
            <w:r>
              <w:t>Schreiben eines En</w:t>
            </w:r>
            <w:r>
              <w:t>t</w:t>
            </w:r>
            <w:r>
              <w:t>wurfs</w:t>
            </w:r>
          </w:p>
          <w:p w:rsidR="00C3022A" w:rsidRPr="005E7556" w:rsidRDefault="00C3022A" w:rsidP="00A76880">
            <w:pPr>
              <w:pStyle w:val="Aufzhlungszeichen1-klein"/>
              <w:ind w:left="568"/>
            </w:pPr>
            <w:r>
              <w:t>Schreibko</w:t>
            </w:r>
            <w:r>
              <w:t>n</w:t>
            </w:r>
            <w:r>
              <w:t>ferenz zu den erstel</w:t>
            </w:r>
            <w:r>
              <w:t>l</w:t>
            </w:r>
            <w:r>
              <w:t xml:space="preserve">ten </w:t>
            </w:r>
            <w:r w:rsidR="00B53EBE">
              <w:t>Texten</w:t>
            </w:r>
          </w:p>
        </w:tc>
        <w:tc>
          <w:tcPr>
            <w:tcW w:w="1575" w:type="pct"/>
            <w:gridSpan w:val="4"/>
          </w:tcPr>
          <w:p w:rsidR="00CE044A" w:rsidRDefault="00CE044A" w:rsidP="00EA0E5A">
            <w:pPr>
              <w:pStyle w:val="Aufzhlungszeichen1-klein"/>
            </w:pPr>
            <w:r w:rsidRPr="00CE044A">
              <w:t>den Prozess planen, Strat</w:t>
            </w:r>
            <w:r w:rsidRPr="00CE044A">
              <w:t>e</w:t>
            </w:r>
            <w:r w:rsidRPr="00CE044A">
              <w:t>gien selbstständig nutzen und gestalte</w:t>
            </w:r>
            <w:r w:rsidR="00EE4132">
              <w:t>rische Mittel bewusst einsetzen</w:t>
            </w:r>
          </w:p>
          <w:p w:rsidR="00CE044A" w:rsidRDefault="00CE044A" w:rsidP="00EA0E5A">
            <w:pPr>
              <w:pStyle w:val="Aufzhlungszeichen1-klein"/>
            </w:pPr>
            <w:r w:rsidRPr="00CE044A">
              <w:t>selbstständig Texte abhängig von Nutzung, Adressaten und Medium erstellen</w:t>
            </w:r>
          </w:p>
          <w:p w:rsidR="00037991" w:rsidRPr="00945783" w:rsidRDefault="00CE044A" w:rsidP="00EA0E5A">
            <w:pPr>
              <w:pStyle w:val="Aufzhlungszeichen1-klein"/>
            </w:pPr>
            <w:r w:rsidRPr="00CE044A">
              <w:t>Schreibprodukte im Hinblick auf formalsprachliche Ric</w:t>
            </w:r>
            <w:r w:rsidRPr="00CE044A">
              <w:t>h</w:t>
            </w:r>
            <w:r w:rsidRPr="00CE044A">
              <w:t>tigkeit, stilistische Angeme</w:t>
            </w:r>
            <w:r w:rsidRPr="00CE044A">
              <w:t>s</w:t>
            </w:r>
            <w:r w:rsidRPr="00CE044A">
              <w:t>senheit und gedankliche Stringenz prüfen und übera</w:t>
            </w:r>
            <w:r w:rsidRPr="00CE044A">
              <w:t>r</w:t>
            </w:r>
            <w:r w:rsidR="00EE4132">
              <w:t>beiten</w:t>
            </w:r>
          </w:p>
        </w:tc>
        <w:tc>
          <w:tcPr>
            <w:tcW w:w="1110" w:type="pct"/>
            <w:gridSpan w:val="2"/>
          </w:tcPr>
          <w:p w:rsidR="00037991" w:rsidRPr="005E7556" w:rsidRDefault="00DC28AA" w:rsidP="00EA0E5A">
            <w:pPr>
              <w:tabs>
                <w:tab w:val="clear" w:pos="284"/>
                <w:tab w:val="left" w:pos="364"/>
              </w:tabs>
              <w:spacing w:line="240" w:lineRule="exact"/>
              <w:ind w:left="364" w:hanging="36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6.4</w:t>
            </w:r>
            <w:r>
              <w:rPr>
                <w:rFonts w:cs="Arial"/>
                <w:sz w:val="22"/>
              </w:rPr>
              <w:tab/>
            </w:r>
            <w:r w:rsidR="00D81701" w:rsidRPr="00D81701">
              <w:rPr>
                <w:rFonts w:cs="Arial"/>
                <w:sz w:val="22"/>
              </w:rPr>
              <w:t>Bedeutung von Algorithmen: Ei</w:t>
            </w:r>
            <w:r w:rsidR="00D81701" w:rsidRPr="00D81701">
              <w:rPr>
                <w:rFonts w:cs="Arial"/>
                <w:sz w:val="22"/>
              </w:rPr>
              <w:t>n</w:t>
            </w:r>
            <w:r w:rsidR="00D81701" w:rsidRPr="00D81701">
              <w:rPr>
                <w:rFonts w:cs="Arial"/>
                <w:sz w:val="22"/>
              </w:rPr>
              <w:t>flüsse von Alg</w:t>
            </w:r>
            <w:r w:rsidR="00D81701" w:rsidRPr="00D81701">
              <w:rPr>
                <w:rFonts w:cs="Arial"/>
                <w:sz w:val="22"/>
              </w:rPr>
              <w:t>o</w:t>
            </w:r>
            <w:r w:rsidR="00D81701" w:rsidRPr="00D81701">
              <w:rPr>
                <w:rFonts w:cs="Arial"/>
                <w:sz w:val="22"/>
              </w:rPr>
              <w:t>rithmen und</w:t>
            </w:r>
            <w:r>
              <w:rPr>
                <w:rFonts w:cs="Arial"/>
                <w:sz w:val="22"/>
              </w:rPr>
              <w:br/>
            </w:r>
            <w:r w:rsidR="00D81701" w:rsidRPr="00D81701">
              <w:rPr>
                <w:rFonts w:cs="Arial"/>
                <w:sz w:val="22"/>
              </w:rPr>
              <w:t>Auswirkung der Automatisierung von Prozessen in der digitalen Welt beschreiben und reflektieren</w:t>
            </w:r>
          </w:p>
        </w:tc>
        <w:tc>
          <w:tcPr>
            <w:tcW w:w="1373" w:type="pct"/>
            <w:gridSpan w:val="2"/>
          </w:tcPr>
          <w:p w:rsidR="00A14B27" w:rsidRDefault="00C3022A" w:rsidP="00A14B27">
            <w:pPr>
              <w:pStyle w:val="Aufzhlungszeichen1-klein"/>
              <w:numPr>
                <w:ilvl w:val="0"/>
                <w:numId w:val="0"/>
              </w:numPr>
            </w:pPr>
            <w:r>
              <w:t>Zur Methode der Schrei</w:t>
            </w:r>
            <w:r>
              <w:t>b</w:t>
            </w:r>
            <w:r>
              <w:t>konferenz:</w:t>
            </w:r>
          </w:p>
          <w:p w:rsidR="00037991" w:rsidRPr="00C3022A" w:rsidRDefault="00C568F2" w:rsidP="0050385C">
            <w:pPr>
              <w:pStyle w:val="Aufzhlungszeichen1-klein"/>
            </w:pPr>
            <w:hyperlink r:id="rId12" w:history="1">
              <w:r w:rsidR="00C3022A" w:rsidRPr="00C3022A">
                <w:rPr>
                  <w:rStyle w:val="Hyperlink"/>
                  <w:rFonts w:cs="Arial"/>
                  <w:szCs w:val="22"/>
                </w:rPr>
                <w:t>https://www.methoden</w:t>
              </w:r>
              <w:r w:rsidR="0050385C">
                <w:rPr>
                  <w:rStyle w:val="Hyperlink"/>
                  <w:rFonts w:cs="Arial"/>
                  <w:szCs w:val="22"/>
                </w:rPr>
                <w:t xml:space="preserve"> </w:t>
              </w:r>
              <w:r w:rsidR="00C3022A" w:rsidRPr="0050385C">
                <w:rPr>
                  <w:rStyle w:val="Hyperlink"/>
                  <w:rFonts w:cs="Arial"/>
                  <w:spacing w:val="-2"/>
                  <w:szCs w:val="22"/>
                </w:rPr>
                <w:t>kartei.uni-oldenburg.de/</w:t>
              </w:r>
              <w:r w:rsidR="00EA0E5A" w:rsidRPr="0050385C">
                <w:rPr>
                  <w:rStyle w:val="Hyperlink"/>
                  <w:rFonts w:cs="Arial"/>
                  <w:spacing w:val="-2"/>
                  <w:szCs w:val="22"/>
                </w:rPr>
                <w:t xml:space="preserve"> </w:t>
              </w:r>
              <w:proofErr w:type="spellStart"/>
              <w:r w:rsidR="00C3022A" w:rsidRPr="00C3022A">
                <w:rPr>
                  <w:rStyle w:val="Hyperlink"/>
                  <w:rFonts w:cs="Arial"/>
                  <w:szCs w:val="22"/>
                </w:rPr>
                <w:t>uni_methode</w:t>
              </w:r>
              <w:proofErr w:type="spellEnd"/>
              <w:r w:rsidR="00C3022A" w:rsidRPr="00C3022A">
                <w:rPr>
                  <w:rStyle w:val="Hyperlink"/>
                  <w:rFonts w:cs="Arial"/>
                  <w:szCs w:val="22"/>
                </w:rPr>
                <w:t>/schreib</w:t>
              </w:r>
              <w:r w:rsidR="0050385C">
                <w:rPr>
                  <w:rStyle w:val="Hyperlink"/>
                  <w:rFonts w:cs="Arial"/>
                  <w:szCs w:val="22"/>
                </w:rPr>
                <w:br/>
              </w:r>
              <w:proofErr w:type="spellStart"/>
              <w:r w:rsidR="00C3022A" w:rsidRPr="00C3022A">
                <w:rPr>
                  <w:rStyle w:val="Hyperlink"/>
                  <w:rFonts w:cs="Arial"/>
                  <w:szCs w:val="22"/>
                </w:rPr>
                <w:t>konferenz</w:t>
              </w:r>
              <w:proofErr w:type="spellEnd"/>
              <w:r w:rsidR="00C3022A" w:rsidRPr="00C3022A">
                <w:rPr>
                  <w:rStyle w:val="Hyperlink"/>
                  <w:rFonts w:cs="Arial"/>
                  <w:szCs w:val="22"/>
                </w:rPr>
                <w:t>/</w:t>
              </w:r>
            </w:hyperlink>
            <w:r w:rsidR="00C3022A">
              <w:t xml:space="preserve"> </w:t>
            </w:r>
          </w:p>
        </w:tc>
      </w:tr>
    </w:tbl>
    <w:p w:rsidR="00037991" w:rsidRPr="005E7556" w:rsidRDefault="00037991" w:rsidP="00037991">
      <w:pPr>
        <w:rPr>
          <w:rFonts w:cs="Arial"/>
        </w:rPr>
      </w:pPr>
    </w:p>
    <w:p w:rsidR="00037991" w:rsidRPr="005E7556" w:rsidRDefault="00037991" w:rsidP="00037991">
      <w:pPr>
        <w:spacing w:after="160" w:line="259" w:lineRule="auto"/>
        <w:rPr>
          <w:rFonts w:cs="Arial"/>
          <w:b/>
        </w:rPr>
      </w:pPr>
    </w:p>
    <w:p w:rsidR="00B132B6" w:rsidRDefault="00B132B6" w:rsidP="00B132B6">
      <w:pPr>
        <w:pStyle w:val="berschrift-Teilaufgabe"/>
        <w:pageBreakBefore/>
        <w:spacing w:line="360" w:lineRule="auto"/>
        <w:jc w:val="center"/>
      </w:pPr>
      <w:r w:rsidRPr="005E7556">
        <w:lastRenderedPageBreak/>
        <w:t>Entwurf Medienkompetenz „</w:t>
      </w:r>
      <w:r w:rsidRPr="00EF64FA">
        <w:t>Problemlösen und Modellieren</w:t>
      </w:r>
      <w:r w:rsidRPr="005E7556">
        <w:t xml:space="preserve">“ – </w:t>
      </w:r>
      <w:r>
        <w:br/>
      </w:r>
      <w:r w:rsidRPr="005E7556">
        <w:t>Ein</w:t>
      </w:r>
      <w:r>
        <w:t>en materialgestützten informierenden Text über Algorithmen verfassen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7"/>
        <w:gridCol w:w="323"/>
        <w:gridCol w:w="1160"/>
        <w:gridCol w:w="289"/>
        <w:gridCol w:w="1189"/>
        <w:gridCol w:w="373"/>
        <w:gridCol w:w="1106"/>
        <w:gridCol w:w="1015"/>
        <w:gridCol w:w="464"/>
        <w:gridCol w:w="2159"/>
      </w:tblGrid>
      <w:tr w:rsidR="00B132B6" w:rsidRPr="005E7556" w:rsidTr="00EA66F7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B6" w:rsidRPr="003301CC" w:rsidRDefault="00B132B6" w:rsidP="003B0742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B6" w:rsidRPr="003301CC" w:rsidRDefault="00B132B6" w:rsidP="003B0742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>
              <w:rPr>
                <w:rFonts w:cs="Arial"/>
                <w:sz w:val="22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B6" w:rsidRPr="003301CC" w:rsidRDefault="00B132B6" w:rsidP="003B0742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B6" w:rsidRPr="009973EC" w:rsidRDefault="00B132B6" w:rsidP="003B0742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9973EC">
              <w:rPr>
                <w:rFonts w:cs="Arial"/>
                <w:sz w:val="22"/>
              </w:rPr>
              <w:t>Jahrgang 8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132B6" w:rsidRPr="009973EC" w:rsidRDefault="00B132B6" w:rsidP="003B0742">
            <w:pPr>
              <w:jc w:val="center"/>
              <w:rPr>
                <w:rFonts w:cs="Arial"/>
              </w:rPr>
            </w:pPr>
            <w:r w:rsidRPr="009973EC">
              <w:rPr>
                <w:rFonts w:cs="Arial"/>
                <w:sz w:val="22"/>
              </w:rPr>
              <w:t>Jahrgang 9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FF00"/>
          </w:tcPr>
          <w:p w:rsidR="00B132B6" w:rsidRPr="009973EC" w:rsidRDefault="00B132B6" w:rsidP="003B0742">
            <w:pPr>
              <w:jc w:val="center"/>
              <w:rPr>
                <w:rFonts w:cs="Arial"/>
                <w:sz w:val="22"/>
              </w:rPr>
            </w:pPr>
            <w:r w:rsidRPr="009973EC">
              <w:rPr>
                <w:rFonts w:cs="Arial"/>
                <w:sz w:val="22"/>
              </w:rPr>
              <w:t>Jahrgang 10</w:t>
            </w:r>
          </w:p>
        </w:tc>
      </w:tr>
      <w:tr w:rsidR="00B132B6" w:rsidRPr="005E7556" w:rsidTr="00EA66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32B6" w:rsidRDefault="00B132B6" w:rsidP="003B0742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B132B6" w:rsidRPr="005E7556" w:rsidRDefault="00B132B6" w:rsidP="003B0742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>
              <w:rPr>
                <w:rFonts w:cs="Arial"/>
                <w:b/>
                <w:sz w:val="22"/>
              </w:rPr>
              <w:tab/>
              <w:t>Digitale Welten</w:t>
            </w:r>
          </w:p>
          <w:p w:rsidR="00B132B6" w:rsidRPr="005E7556" w:rsidRDefault="00B132B6" w:rsidP="003B0742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 xml:space="preserve">bedarf: </w:t>
            </w:r>
            <w:r>
              <w:rPr>
                <w:rFonts w:cs="Arial"/>
                <w:b/>
                <w:sz w:val="22"/>
              </w:rPr>
              <w:tab/>
              <w:t xml:space="preserve">6 – </w:t>
            </w:r>
            <w:r w:rsidRPr="005E7556">
              <w:rPr>
                <w:rFonts w:cs="Arial"/>
                <w:b/>
                <w:sz w:val="22"/>
              </w:rPr>
              <w:t>8 Stunden</w:t>
            </w:r>
          </w:p>
        </w:tc>
      </w:tr>
      <w:tr w:rsidR="00B132B6" w:rsidRPr="005E7556" w:rsidTr="00EA66F7">
        <w:tc>
          <w:tcPr>
            <w:tcW w:w="17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B6" w:rsidRPr="005E7556" w:rsidRDefault="00B132B6" w:rsidP="003B0742">
            <w:pPr>
              <w:pStyle w:val="berschrift-Teilaufgabe"/>
            </w:pPr>
            <w:r w:rsidRPr="00D32F61">
              <w:rPr>
                <w:highlight w:val="green"/>
              </w:rPr>
              <w:t>Kernlehrplan</w:t>
            </w:r>
            <w:r w:rsidR="00085B1B">
              <w:rPr>
                <w:highlight w:val="green"/>
              </w:rPr>
              <w:t xml:space="preserve"> Gesam</w:t>
            </w:r>
            <w:r w:rsidR="002945BD">
              <w:rPr>
                <w:highlight w:val="green"/>
              </w:rPr>
              <w:t>t</w:t>
            </w:r>
            <w:r w:rsidR="00085B1B">
              <w:rPr>
                <w:highlight w:val="green"/>
              </w:rPr>
              <w:t>schule</w:t>
            </w:r>
          </w:p>
          <w:p w:rsidR="00B132B6" w:rsidRPr="005E7556" w:rsidRDefault="00B132B6" w:rsidP="003B0742">
            <w:pPr>
              <w:rPr>
                <w:rFonts w:cs="Arial"/>
                <w:sz w:val="22"/>
              </w:rPr>
            </w:pPr>
          </w:p>
          <w:p w:rsidR="00B132B6" w:rsidRDefault="00B132B6" w:rsidP="003B0742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B132B6" w:rsidRDefault="00B132B6" w:rsidP="003B0742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Materialgestütztes Schreiben zur Bedeutung von Algorithmen</w:t>
            </w:r>
          </w:p>
          <w:p w:rsidR="00B132B6" w:rsidRDefault="00B132B6" w:rsidP="003B0742">
            <w:pPr>
              <w:rPr>
                <w:rFonts w:cs="Arial"/>
                <w:b/>
                <w:sz w:val="22"/>
              </w:rPr>
            </w:pPr>
          </w:p>
          <w:p w:rsidR="00B132B6" w:rsidRDefault="00B132B6" w:rsidP="003B0742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B132B6" w:rsidRPr="007F47DB" w:rsidRDefault="00B132B6" w:rsidP="003B0742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>kö</w:t>
            </w:r>
            <w:r>
              <w:rPr>
                <w:rFonts w:cs="Arial"/>
                <w:sz w:val="22"/>
              </w:rPr>
              <w:t>n</w:t>
            </w:r>
            <w:r>
              <w:rPr>
                <w:rFonts w:cs="Arial"/>
                <w:sz w:val="22"/>
              </w:rPr>
              <w:t xml:space="preserve">nen selbstständig informierende </w:t>
            </w:r>
            <w:r w:rsidRPr="00BA6077">
              <w:rPr>
                <w:rFonts w:cs="Arial"/>
                <w:sz w:val="22"/>
              </w:rPr>
              <w:t>Texte erstellen.</w:t>
            </w:r>
          </w:p>
          <w:p w:rsidR="00B132B6" w:rsidRPr="00847DC6" w:rsidRDefault="00B132B6" w:rsidP="003B0742">
            <w:pPr>
              <w:rPr>
                <w:rFonts w:cs="Arial"/>
                <w:sz w:val="22"/>
              </w:rPr>
            </w:pPr>
          </w:p>
        </w:tc>
        <w:tc>
          <w:tcPr>
            <w:tcW w:w="33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B6" w:rsidRDefault="00B132B6" w:rsidP="003B0742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Medienkompetenzrahmen</w:t>
            </w:r>
          </w:p>
          <w:p w:rsidR="00B132B6" w:rsidRPr="005E7556" w:rsidRDefault="00B132B6" w:rsidP="003B0742">
            <w:pPr>
              <w:rPr>
                <w:rFonts w:cs="Arial"/>
                <w:sz w:val="22"/>
              </w:rPr>
            </w:pPr>
          </w:p>
          <w:p w:rsidR="00B132B6" w:rsidRPr="005E7556" w:rsidRDefault="00B132B6" w:rsidP="003B0742">
            <w:pPr>
              <w:spacing w:after="4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6</w:t>
            </w:r>
            <w:r w:rsidRPr="005E7556">
              <w:rPr>
                <w:rFonts w:cs="Arial"/>
                <w:b/>
                <w:sz w:val="22"/>
              </w:rPr>
              <w:t xml:space="preserve">. </w:t>
            </w:r>
            <w:r>
              <w:rPr>
                <w:rFonts w:cs="Arial"/>
                <w:b/>
                <w:sz w:val="22"/>
              </w:rPr>
              <w:t>Problemlösen und Modellieren</w:t>
            </w:r>
          </w:p>
          <w:p w:rsidR="00B132B6" w:rsidRPr="005E7556" w:rsidRDefault="00B132B6" w:rsidP="003B0742">
            <w:pPr>
              <w:spacing w:after="40"/>
              <w:rPr>
                <w:rFonts w:cs="Arial"/>
                <w:sz w:val="22"/>
              </w:rPr>
            </w:pPr>
            <w:r w:rsidRPr="00037991">
              <w:rPr>
                <w:rFonts w:cs="Arial"/>
                <w:b/>
                <w:sz w:val="22"/>
              </w:rPr>
              <w:t>6.1 Prinzipien der digitalen Welt</w:t>
            </w:r>
            <w:r w:rsidRPr="005E7556">
              <w:rPr>
                <w:rFonts w:cs="Arial"/>
                <w:sz w:val="22"/>
              </w:rPr>
              <w:t xml:space="preserve">: </w:t>
            </w:r>
            <w:r w:rsidRPr="00037991">
              <w:rPr>
                <w:rFonts w:cs="Arial"/>
                <w:sz w:val="22"/>
              </w:rPr>
              <w:t>Grundlegende Prinzipien und</w:t>
            </w:r>
            <w:r>
              <w:rPr>
                <w:rFonts w:cs="Arial"/>
                <w:sz w:val="22"/>
              </w:rPr>
              <w:t xml:space="preserve"> Funktionsweisen der digitalen Welt identifizieren, kennen, </w:t>
            </w:r>
            <w:r w:rsidRPr="00037991">
              <w:rPr>
                <w:rFonts w:cs="Arial"/>
                <w:sz w:val="22"/>
              </w:rPr>
              <w:t>verstehen und bewusst nutzen</w:t>
            </w:r>
          </w:p>
          <w:p w:rsidR="00B132B6" w:rsidRPr="005E7556" w:rsidRDefault="00B132B6" w:rsidP="003B0742">
            <w:pPr>
              <w:spacing w:after="40"/>
              <w:rPr>
                <w:rFonts w:cs="Arial"/>
                <w:sz w:val="22"/>
              </w:rPr>
            </w:pPr>
            <w:r w:rsidRPr="00B132B6">
              <w:rPr>
                <w:rFonts w:cs="Arial"/>
                <w:b/>
                <w:spacing w:val="-3"/>
                <w:sz w:val="22"/>
              </w:rPr>
              <w:t>6.2 Algorithmen erkennen</w:t>
            </w:r>
            <w:r w:rsidRPr="00B132B6">
              <w:rPr>
                <w:rFonts w:cs="Arial"/>
                <w:spacing w:val="-3"/>
                <w:sz w:val="22"/>
              </w:rPr>
              <w:t>: Algorithmische Muster und Strukturen in verschiedenen Kontexten erkennen, nachvollziehen und reflektiere</w:t>
            </w:r>
            <w:r w:rsidRPr="008A0EB1">
              <w:rPr>
                <w:rFonts w:cs="Arial"/>
                <w:sz w:val="22"/>
              </w:rPr>
              <w:t>n</w:t>
            </w:r>
          </w:p>
          <w:p w:rsidR="00B132B6" w:rsidRPr="008A0EB1" w:rsidRDefault="00B132B6" w:rsidP="003B0742">
            <w:pPr>
              <w:spacing w:after="4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6.3 Modellieren und </w:t>
            </w:r>
            <w:r w:rsidRPr="00037991">
              <w:rPr>
                <w:rFonts w:cs="Arial"/>
                <w:b/>
                <w:sz w:val="22"/>
              </w:rPr>
              <w:t>Programmieren</w:t>
            </w:r>
            <w:r w:rsidRPr="005E7556">
              <w:rPr>
                <w:rFonts w:cs="Arial"/>
                <w:sz w:val="22"/>
              </w:rPr>
              <w:t xml:space="preserve">: </w:t>
            </w:r>
            <w:r w:rsidRPr="008A0EB1">
              <w:rPr>
                <w:rFonts w:cs="Arial"/>
                <w:sz w:val="22"/>
              </w:rPr>
              <w:t>Pro</w:t>
            </w:r>
            <w:r>
              <w:rPr>
                <w:rFonts w:cs="Arial"/>
                <w:sz w:val="22"/>
              </w:rPr>
              <w:t>bleme formalisiert b</w:t>
            </w:r>
            <w:r>
              <w:rPr>
                <w:rFonts w:cs="Arial"/>
                <w:sz w:val="22"/>
              </w:rPr>
              <w:t>e</w:t>
            </w:r>
            <w:r>
              <w:rPr>
                <w:rFonts w:cs="Arial"/>
                <w:sz w:val="22"/>
              </w:rPr>
              <w:t xml:space="preserve">schreiben, </w:t>
            </w:r>
            <w:r w:rsidRPr="008A0EB1">
              <w:rPr>
                <w:rFonts w:cs="Arial"/>
                <w:sz w:val="22"/>
              </w:rPr>
              <w:t>P</w:t>
            </w:r>
            <w:r>
              <w:rPr>
                <w:rFonts w:cs="Arial"/>
                <w:sz w:val="22"/>
              </w:rPr>
              <w:t>roblemlösestrategien entwickeln und dazu eine strukturie</w:t>
            </w:r>
            <w:r>
              <w:rPr>
                <w:rFonts w:cs="Arial"/>
                <w:sz w:val="22"/>
              </w:rPr>
              <w:t>r</w:t>
            </w:r>
            <w:r>
              <w:rPr>
                <w:rFonts w:cs="Arial"/>
                <w:sz w:val="22"/>
              </w:rPr>
              <w:t xml:space="preserve">te, algorithmische Sequenz planen; diese auch durch Programmieren umsetzen und die gefundene </w:t>
            </w:r>
            <w:r w:rsidRPr="008A0EB1">
              <w:rPr>
                <w:rFonts w:cs="Arial"/>
                <w:sz w:val="22"/>
              </w:rPr>
              <w:t>Lösungsstrategie beurteilen</w:t>
            </w:r>
          </w:p>
          <w:p w:rsidR="00B132B6" w:rsidRPr="008A0EB1" w:rsidRDefault="00B132B6" w:rsidP="003B0742">
            <w:pPr>
              <w:spacing w:after="40"/>
              <w:rPr>
                <w:rFonts w:cs="Arial"/>
                <w:sz w:val="22"/>
              </w:rPr>
            </w:pPr>
            <w:r w:rsidRPr="00037991">
              <w:rPr>
                <w:rFonts w:cs="Arial"/>
                <w:b/>
                <w:sz w:val="22"/>
              </w:rPr>
              <w:t>6.4 Bedeutung von Algorithmen</w:t>
            </w:r>
            <w:r w:rsidRPr="005E7556">
              <w:rPr>
                <w:rFonts w:cs="Arial"/>
                <w:sz w:val="22"/>
              </w:rPr>
              <w:t xml:space="preserve">: </w:t>
            </w:r>
            <w:r w:rsidRPr="008A0EB1">
              <w:rPr>
                <w:rFonts w:cs="Arial"/>
                <w:sz w:val="22"/>
              </w:rPr>
              <w:t>Einflüsse von Algorithmen und</w:t>
            </w:r>
            <w:r>
              <w:rPr>
                <w:rFonts w:cs="Arial"/>
                <w:sz w:val="22"/>
              </w:rPr>
              <w:t xml:space="preserve"> Auswirkung der Automatisierung </w:t>
            </w:r>
            <w:r w:rsidRPr="008A0EB1">
              <w:rPr>
                <w:rFonts w:cs="Arial"/>
                <w:sz w:val="22"/>
              </w:rPr>
              <w:t xml:space="preserve">von </w:t>
            </w:r>
            <w:r>
              <w:rPr>
                <w:rFonts w:cs="Arial"/>
                <w:sz w:val="22"/>
              </w:rPr>
              <w:t xml:space="preserve">Prozessen in der digitalen Welt </w:t>
            </w:r>
            <w:r w:rsidRPr="008A0EB1">
              <w:rPr>
                <w:rFonts w:cs="Arial"/>
                <w:sz w:val="22"/>
              </w:rPr>
              <w:t>beschreiben und reflektieren</w:t>
            </w:r>
          </w:p>
        </w:tc>
      </w:tr>
      <w:tr w:rsidR="00B132B6" w:rsidRPr="005E7556" w:rsidTr="00EA66F7">
        <w:tc>
          <w:tcPr>
            <w:tcW w:w="942" w:type="pct"/>
            <w:gridSpan w:val="2"/>
          </w:tcPr>
          <w:p w:rsidR="00B132B6" w:rsidRPr="00DC28AA" w:rsidRDefault="00B132B6" w:rsidP="003B0742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75" w:type="pct"/>
            <w:gridSpan w:val="4"/>
          </w:tcPr>
          <w:p w:rsidR="00B132B6" w:rsidRPr="005E7556" w:rsidRDefault="00B132B6" w:rsidP="003B0742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>
              <w:rPr>
                <w:rFonts w:cs="Arial"/>
                <w:b/>
                <w:sz w:val="22"/>
              </w:rPr>
              <w:br/>
              <w:t xml:space="preserve">Die Schülerinnen und </w:t>
            </w:r>
            <w:r>
              <w:rPr>
                <w:rFonts w:cs="Arial"/>
                <w:b/>
                <w:sz w:val="22"/>
              </w:rPr>
              <w:br/>
              <w:t>Schüler können …</w:t>
            </w:r>
          </w:p>
        </w:tc>
        <w:tc>
          <w:tcPr>
            <w:tcW w:w="1110" w:type="pct"/>
            <w:gridSpan w:val="2"/>
          </w:tcPr>
          <w:p w:rsidR="00B132B6" w:rsidRPr="005E7556" w:rsidRDefault="00B132B6" w:rsidP="003B0742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>
              <w:rPr>
                <w:rFonts w:cs="Arial"/>
                <w:b/>
                <w:sz w:val="22"/>
              </w:rPr>
              <w:br/>
              <w:t>Teilziele gemäß</w:t>
            </w:r>
            <w:r w:rsidRPr="005E7556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br/>
            </w:r>
            <w:proofErr w:type="spellStart"/>
            <w:r w:rsidRPr="005E7556">
              <w:rPr>
                <w:rFonts w:cs="Arial"/>
                <w:b/>
                <w:sz w:val="22"/>
              </w:rPr>
              <w:t>Medienkompetenz</w:t>
            </w:r>
            <w:r>
              <w:rPr>
                <w:rFonts w:cs="Arial"/>
                <w:b/>
                <w:sz w:val="22"/>
              </w:rPr>
              <w:softHyphen/>
            </w:r>
            <w:r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73" w:type="pct"/>
            <w:gridSpan w:val="2"/>
          </w:tcPr>
          <w:p w:rsidR="00B132B6" w:rsidRPr="00DC28AA" w:rsidRDefault="00B132B6" w:rsidP="003B0742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3E7E77" w:rsidRPr="005E7556" w:rsidTr="00EA66F7">
        <w:tc>
          <w:tcPr>
            <w:tcW w:w="942" w:type="pct"/>
            <w:gridSpan w:val="2"/>
          </w:tcPr>
          <w:p w:rsidR="003E7E77" w:rsidRPr="005E7556" w:rsidRDefault="00370A0D" w:rsidP="00370A0D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1.</w:t>
            </w:r>
            <w:r>
              <w:rPr>
                <w:rFonts w:cs="Arial"/>
                <w:b/>
                <w:sz w:val="22"/>
              </w:rPr>
              <w:tab/>
            </w:r>
            <w:r w:rsidR="003E7E77">
              <w:rPr>
                <w:rFonts w:cs="Arial"/>
                <w:b/>
                <w:sz w:val="22"/>
              </w:rPr>
              <w:t>Quellen au</w:t>
            </w:r>
            <w:r w:rsidR="003E7E77">
              <w:rPr>
                <w:rFonts w:cs="Arial"/>
                <w:b/>
                <w:sz w:val="22"/>
              </w:rPr>
              <w:t>s</w:t>
            </w:r>
            <w:r w:rsidR="003E7E77">
              <w:rPr>
                <w:rFonts w:cs="Arial"/>
                <w:b/>
                <w:sz w:val="22"/>
              </w:rPr>
              <w:t>werten</w:t>
            </w:r>
            <w:r w:rsidR="003E7E77" w:rsidRPr="005E7556">
              <w:rPr>
                <w:rFonts w:cs="Arial"/>
                <w:b/>
                <w:sz w:val="22"/>
              </w:rPr>
              <w:t>:</w:t>
            </w:r>
          </w:p>
          <w:p w:rsidR="003E7E77" w:rsidRPr="005E7556" w:rsidRDefault="003E7E77" w:rsidP="00CC7E74">
            <w:pPr>
              <w:pStyle w:val="Aufzhlungszeichen1-klein"/>
              <w:ind w:left="313"/>
            </w:pPr>
            <w:r>
              <w:t xml:space="preserve">Rezeption des </w:t>
            </w:r>
            <w:proofErr w:type="spellStart"/>
            <w:r>
              <w:t>Erklär</w:t>
            </w:r>
            <w:r>
              <w:softHyphen/>
              <w:t>videos</w:t>
            </w:r>
            <w:proofErr w:type="spellEnd"/>
            <w:r>
              <w:t xml:space="preserve"> und Erstellen </w:t>
            </w:r>
            <w:r>
              <w:br/>
              <w:t>von Notizen</w:t>
            </w:r>
            <w:r w:rsidRPr="005E7556">
              <w:t xml:space="preserve"> </w:t>
            </w:r>
          </w:p>
          <w:p w:rsidR="003E7E77" w:rsidRPr="005E7556" w:rsidRDefault="003E7E77" w:rsidP="00CC7E74">
            <w:pPr>
              <w:pStyle w:val="Aufzhlungszeichen1-klein"/>
              <w:ind w:left="313"/>
            </w:pPr>
            <w:r>
              <w:t>Lesen der Br</w:t>
            </w:r>
            <w:r>
              <w:t>o</w:t>
            </w:r>
            <w:r>
              <w:t>schüre: Au</w:t>
            </w:r>
            <w:r>
              <w:t>s</w:t>
            </w:r>
            <w:r>
              <w:t>werten von r</w:t>
            </w:r>
            <w:r>
              <w:t>e</w:t>
            </w:r>
            <w:r>
              <w:t>levanten Info</w:t>
            </w:r>
            <w:r>
              <w:t>r</w:t>
            </w:r>
            <w:r>
              <w:t>mationen</w:t>
            </w:r>
          </w:p>
        </w:tc>
        <w:tc>
          <w:tcPr>
            <w:tcW w:w="1575" w:type="pct"/>
            <w:gridSpan w:val="4"/>
          </w:tcPr>
          <w:p w:rsidR="003E7E77" w:rsidRDefault="003E7E77" w:rsidP="003E7E77">
            <w:pPr>
              <w:pStyle w:val="Aufzhlungszeichen1-klein"/>
            </w:pPr>
            <w:r w:rsidRPr="000B5E17">
              <w:t>sichern umfangreiche gespr</w:t>
            </w:r>
            <w:r w:rsidRPr="000B5E17">
              <w:t>o</w:t>
            </w:r>
            <w:r w:rsidRPr="000B5E17">
              <w:t>chene Texte, mithilfe geei</w:t>
            </w:r>
            <w:r w:rsidRPr="000B5E17">
              <w:t>g</w:t>
            </w:r>
            <w:r w:rsidRPr="000B5E17">
              <w:t>neter Schreibformen. (z.</w:t>
            </w:r>
            <w:r>
              <w:t> </w:t>
            </w:r>
            <w:r w:rsidRPr="000B5E17">
              <w:t>B. Mitschrift, Protokoll, Min</w:t>
            </w:r>
            <w:r w:rsidRPr="000B5E17">
              <w:t>d</w:t>
            </w:r>
            <w:r w:rsidRPr="000B5E17">
              <w:t>map)</w:t>
            </w:r>
          </w:p>
          <w:p w:rsidR="003E7E77" w:rsidRDefault="003E7E77" w:rsidP="003E7E77">
            <w:pPr>
              <w:pStyle w:val="Aufzhlungszeichen1-klein"/>
            </w:pPr>
            <w:r w:rsidRPr="00BF3570">
              <w:t>verfügen über erweiterte Str</w:t>
            </w:r>
            <w:r w:rsidRPr="00BF3570">
              <w:t>a</w:t>
            </w:r>
            <w:r w:rsidRPr="00BF3570">
              <w:t>tegien und Techniken des Textverstehens</w:t>
            </w:r>
          </w:p>
          <w:p w:rsidR="003E7E77" w:rsidRPr="00C55DCD" w:rsidRDefault="003E7E77" w:rsidP="003E7E77">
            <w:pPr>
              <w:pStyle w:val="Aufzhlungszeichen1-klein"/>
              <w:rPr>
                <w:rFonts w:cs="Arial"/>
              </w:rPr>
            </w:pPr>
            <w:r w:rsidRPr="00BF3570">
              <w:t>untersuchen Information</w:t>
            </w:r>
            <w:r w:rsidRPr="00BF3570">
              <w:t>s</w:t>
            </w:r>
            <w:r w:rsidRPr="00BF3570">
              <w:t>vermittlung,</w:t>
            </w:r>
            <w:r>
              <w:t xml:space="preserve"> </w:t>
            </w:r>
            <w:r w:rsidRPr="00BF3570">
              <w:t>Wirklichkeit</w:t>
            </w:r>
            <w:r w:rsidRPr="00BF3570">
              <w:t>s</w:t>
            </w:r>
            <w:r w:rsidRPr="00BF3570">
              <w:t>darstellung und Meinungsbi</w:t>
            </w:r>
            <w:r w:rsidRPr="00BF3570">
              <w:t>l</w:t>
            </w:r>
            <w:r w:rsidRPr="00BF3570">
              <w:t>dung in Texten der Masse</w:t>
            </w:r>
            <w:r w:rsidRPr="00BF3570">
              <w:t>n</w:t>
            </w:r>
            <w:r w:rsidRPr="00BF3570">
              <w:t>medien</w:t>
            </w:r>
          </w:p>
        </w:tc>
        <w:tc>
          <w:tcPr>
            <w:tcW w:w="1110" w:type="pct"/>
            <w:gridSpan w:val="2"/>
          </w:tcPr>
          <w:p w:rsidR="003E7E77" w:rsidRPr="005E7556" w:rsidRDefault="003E7E77" w:rsidP="003B0742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6.1</w:t>
            </w:r>
            <w:r>
              <w:rPr>
                <w:rFonts w:cs="Arial"/>
                <w:sz w:val="22"/>
              </w:rPr>
              <w:tab/>
            </w:r>
            <w:r w:rsidRPr="00D81701">
              <w:rPr>
                <w:rFonts w:cs="Arial"/>
                <w:sz w:val="22"/>
              </w:rPr>
              <w:t xml:space="preserve">Prinzipien der </w:t>
            </w:r>
            <w:r>
              <w:rPr>
                <w:rFonts w:cs="Arial"/>
                <w:sz w:val="22"/>
              </w:rPr>
              <w:br/>
              <w:t>digitalen Welt: g</w:t>
            </w:r>
            <w:r w:rsidRPr="00D81701">
              <w:rPr>
                <w:rFonts w:cs="Arial"/>
                <w:sz w:val="22"/>
              </w:rPr>
              <w:t>rundlegende Prinzipien und</w:t>
            </w:r>
            <w:r>
              <w:rPr>
                <w:rFonts w:cs="Arial"/>
                <w:sz w:val="22"/>
              </w:rPr>
              <w:br/>
            </w:r>
            <w:r w:rsidRPr="00D81701">
              <w:rPr>
                <w:rFonts w:cs="Arial"/>
                <w:sz w:val="22"/>
              </w:rPr>
              <w:t>Funktionsweisen der digitalen Welt identifizieren, kennen, verstehen und bewusst nu</w:t>
            </w:r>
            <w:r w:rsidRPr="00D81701">
              <w:rPr>
                <w:rFonts w:cs="Arial"/>
                <w:sz w:val="22"/>
              </w:rPr>
              <w:t>t</w:t>
            </w:r>
            <w:r w:rsidRPr="00D81701">
              <w:rPr>
                <w:rFonts w:cs="Arial"/>
                <w:sz w:val="22"/>
              </w:rPr>
              <w:t>zen</w:t>
            </w:r>
          </w:p>
        </w:tc>
        <w:tc>
          <w:tcPr>
            <w:tcW w:w="1373" w:type="pct"/>
            <w:gridSpan w:val="2"/>
          </w:tcPr>
          <w:p w:rsidR="003E7E77" w:rsidRPr="00EF64FA" w:rsidRDefault="003E7E77" w:rsidP="003B0742">
            <w:pPr>
              <w:pStyle w:val="Aufzhlungszeichen1-klein"/>
            </w:pPr>
            <w:proofErr w:type="spellStart"/>
            <w:r w:rsidRPr="001815D0">
              <w:rPr>
                <w:spacing w:val="-3"/>
              </w:rPr>
              <w:t>Erklärvideo</w:t>
            </w:r>
            <w:proofErr w:type="spellEnd"/>
            <w:r w:rsidRPr="001815D0">
              <w:rPr>
                <w:spacing w:val="-3"/>
              </w:rPr>
              <w:t xml:space="preserve"> der Bunde</w:t>
            </w:r>
            <w:r w:rsidRPr="001815D0">
              <w:rPr>
                <w:spacing w:val="-3"/>
              </w:rPr>
              <w:t>s</w:t>
            </w:r>
            <w:r w:rsidRPr="00EF64FA">
              <w:t xml:space="preserve">zentrale für politische Bildung: </w:t>
            </w:r>
            <w:hyperlink r:id="rId13" w:history="1">
              <w:r w:rsidRPr="00EF64FA">
                <w:rPr>
                  <w:rStyle w:val="Hyperlink"/>
                  <w:rFonts w:cs="Arial"/>
                  <w:szCs w:val="22"/>
                </w:rPr>
                <w:t>http://www.bpb.de/</w:t>
              </w:r>
              <w:r>
                <w:rPr>
                  <w:rStyle w:val="Hyperlink"/>
                  <w:rFonts w:cs="Arial"/>
                  <w:szCs w:val="22"/>
                </w:rPr>
                <w:br/>
              </w:r>
              <w:proofErr w:type="spellStart"/>
              <w:r w:rsidRPr="00EF64FA">
                <w:rPr>
                  <w:rStyle w:val="Hyperlink"/>
                  <w:rFonts w:cs="Arial"/>
                  <w:szCs w:val="22"/>
                </w:rPr>
                <w:t>mediathek</w:t>
              </w:r>
              <w:proofErr w:type="spellEnd"/>
              <w:r w:rsidRPr="00EF64FA">
                <w:rPr>
                  <w:rStyle w:val="Hyperlink"/>
                  <w:rFonts w:cs="Arial"/>
                  <w:szCs w:val="22"/>
                </w:rPr>
                <w:t>/265398/</w:t>
              </w:r>
              <w:r>
                <w:rPr>
                  <w:rStyle w:val="Hyperlink"/>
                  <w:rFonts w:cs="Arial"/>
                  <w:szCs w:val="22"/>
                </w:rPr>
                <w:br/>
              </w:r>
              <w:r w:rsidRPr="00EF64FA">
                <w:rPr>
                  <w:rStyle w:val="Hyperlink"/>
                  <w:rFonts w:cs="Arial"/>
                  <w:szCs w:val="22"/>
                </w:rPr>
                <w:t>algorithmisches-denken-verstehen</w:t>
              </w:r>
            </w:hyperlink>
            <w:r w:rsidRPr="00EF64FA">
              <w:t xml:space="preserve"> </w:t>
            </w:r>
          </w:p>
          <w:p w:rsidR="003E7E77" w:rsidRPr="00155A16" w:rsidRDefault="003E7E77" w:rsidP="003B0742">
            <w:pPr>
              <w:pStyle w:val="Aufzhlungszeichen1-klein"/>
            </w:pPr>
            <w:r w:rsidRPr="00EF64FA">
              <w:rPr>
                <w:bCs/>
              </w:rPr>
              <w:t xml:space="preserve">Bayerische </w:t>
            </w:r>
            <w:proofErr w:type="spellStart"/>
            <w:r w:rsidRPr="00EF64FA">
              <w:rPr>
                <w:bCs/>
              </w:rPr>
              <w:t>Landeszen</w:t>
            </w:r>
            <w:r>
              <w:rPr>
                <w:bCs/>
              </w:rPr>
              <w:softHyphen/>
            </w:r>
            <w:r w:rsidRPr="00EF64FA">
              <w:rPr>
                <w:bCs/>
              </w:rPr>
              <w:t>trale</w:t>
            </w:r>
            <w:proofErr w:type="spellEnd"/>
            <w:r w:rsidRPr="00EF64FA">
              <w:rPr>
                <w:bCs/>
              </w:rPr>
              <w:t xml:space="preserve"> für neue Medien (BLM) (2017):</w:t>
            </w:r>
            <w:r w:rsidRPr="00EF64FA">
              <w:t xml:space="preserve"> Dein A</w:t>
            </w:r>
            <w:r w:rsidRPr="00EF64FA">
              <w:t>l</w:t>
            </w:r>
            <w:r w:rsidRPr="00EF64FA">
              <w:t>gorithmus – meine Me</w:t>
            </w:r>
            <w:r w:rsidRPr="00EF64FA">
              <w:t>i</w:t>
            </w:r>
            <w:r w:rsidRPr="00EF64FA">
              <w:t>nung! Algorithmen und ihre Bedeutung für Me</w:t>
            </w:r>
            <w:r w:rsidRPr="00EF64FA">
              <w:t>i</w:t>
            </w:r>
            <w:r w:rsidRPr="00EF64FA">
              <w:t>nungs</w:t>
            </w:r>
            <w:r>
              <w:t>bildung und D</w:t>
            </w:r>
            <w:r>
              <w:t>e</w:t>
            </w:r>
            <w:r>
              <w:t>mokratie, München:</w:t>
            </w:r>
            <w:r w:rsidRPr="00EF64FA">
              <w:t xml:space="preserve"> </w:t>
            </w:r>
            <w:hyperlink r:id="rId14" w:history="1">
              <w:r w:rsidRPr="00EF64FA">
                <w:rPr>
                  <w:rStyle w:val="Hyperlink"/>
                  <w:rFonts w:cs="Arial"/>
                  <w:szCs w:val="22"/>
                </w:rPr>
                <w:t>https://www.blm.de/</w:t>
              </w:r>
              <w:r>
                <w:rPr>
                  <w:rStyle w:val="Hyperlink"/>
                  <w:rFonts w:cs="Arial"/>
                  <w:szCs w:val="22"/>
                </w:rPr>
                <w:br/>
              </w:r>
              <w:proofErr w:type="spellStart"/>
              <w:r w:rsidRPr="00EF64FA">
                <w:rPr>
                  <w:rStyle w:val="Hyperlink"/>
                  <w:rFonts w:cs="Arial"/>
                  <w:szCs w:val="22"/>
                </w:rPr>
                <w:t>files</w:t>
              </w:r>
              <w:proofErr w:type="spellEnd"/>
              <w:r w:rsidRPr="00EF64FA">
                <w:rPr>
                  <w:rStyle w:val="Hyperlink"/>
                  <w:rFonts w:cs="Arial"/>
                  <w:szCs w:val="22"/>
                </w:rPr>
                <w:t>/pdf1/</w:t>
              </w:r>
              <w:proofErr w:type="spellStart"/>
              <w:r w:rsidRPr="00EF64FA">
                <w:rPr>
                  <w:rStyle w:val="Hyperlink"/>
                  <w:rFonts w:cs="Arial"/>
                  <w:szCs w:val="22"/>
                </w:rPr>
                <w:t>algorithmen</w:t>
              </w:r>
              <w:proofErr w:type="spellEnd"/>
              <w:r w:rsidRPr="00EF64FA">
                <w:rPr>
                  <w:rStyle w:val="Hyperlink"/>
                  <w:rFonts w:cs="Arial"/>
                  <w:szCs w:val="22"/>
                </w:rPr>
                <w:t>_</w:t>
              </w:r>
              <w:r>
                <w:rPr>
                  <w:rStyle w:val="Hyperlink"/>
                  <w:rFonts w:cs="Arial"/>
                  <w:szCs w:val="22"/>
                </w:rPr>
                <w:br/>
              </w:r>
              <w:r w:rsidRPr="00EF64FA">
                <w:rPr>
                  <w:rStyle w:val="Hyperlink"/>
                  <w:rFonts w:cs="Arial"/>
                  <w:szCs w:val="22"/>
                </w:rPr>
                <w:t>broschuere.pdf</w:t>
              </w:r>
            </w:hyperlink>
          </w:p>
        </w:tc>
      </w:tr>
      <w:tr w:rsidR="003E7E77" w:rsidRPr="005E7556" w:rsidTr="00EA66F7">
        <w:tc>
          <w:tcPr>
            <w:tcW w:w="942" w:type="pct"/>
            <w:gridSpan w:val="2"/>
          </w:tcPr>
          <w:p w:rsidR="003E7E77" w:rsidRPr="005E7556" w:rsidRDefault="00AB2737" w:rsidP="00AB2737">
            <w:pPr>
              <w:pStyle w:val="Listenabsatz"/>
              <w:pageBreakBefore/>
              <w:spacing w:line="240" w:lineRule="exact"/>
              <w:ind w:left="284" w:hanging="284"/>
              <w:contextualSpacing w:val="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2.</w:t>
            </w:r>
            <w:r>
              <w:rPr>
                <w:rFonts w:cs="Arial"/>
                <w:b/>
                <w:sz w:val="22"/>
              </w:rPr>
              <w:tab/>
            </w:r>
            <w:r w:rsidR="003E7E77">
              <w:rPr>
                <w:rFonts w:cs="Arial"/>
                <w:b/>
                <w:sz w:val="22"/>
              </w:rPr>
              <w:t>Inf</w:t>
            </w:r>
            <w:r w:rsidR="003E7E77" w:rsidRPr="00A76880">
              <w:rPr>
                <w:rFonts w:cs="Arial"/>
                <w:b/>
                <w:spacing w:val="-2"/>
                <w:sz w:val="22"/>
              </w:rPr>
              <w:t>ormatione</w:t>
            </w:r>
            <w:r w:rsidR="003E7E77">
              <w:rPr>
                <w:rFonts w:cs="Arial"/>
                <w:b/>
                <w:sz w:val="22"/>
              </w:rPr>
              <w:t>n so</w:t>
            </w:r>
            <w:r w:rsidR="003E7E77" w:rsidRPr="00A76880">
              <w:rPr>
                <w:rFonts w:cs="Arial"/>
                <w:b/>
                <w:spacing w:val="-3"/>
                <w:sz w:val="22"/>
              </w:rPr>
              <w:t>rtieren, n</w:t>
            </w:r>
            <w:r w:rsidR="003E7E77">
              <w:rPr>
                <w:rFonts w:cs="Arial"/>
                <w:b/>
                <w:sz w:val="22"/>
              </w:rPr>
              <w:t>ach weiteren Que</w:t>
            </w:r>
            <w:r w:rsidR="003E7E77">
              <w:rPr>
                <w:rFonts w:cs="Arial"/>
                <w:b/>
                <w:sz w:val="22"/>
              </w:rPr>
              <w:t>l</w:t>
            </w:r>
            <w:r w:rsidR="003E7E77">
              <w:rPr>
                <w:rFonts w:cs="Arial"/>
                <w:b/>
                <w:sz w:val="22"/>
              </w:rPr>
              <w:t>len suchen:</w:t>
            </w:r>
          </w:p>
          <w:p w:rsidR="003E7E77" w:rsidRDefault="003E7E77" w:rsidP="00CC7E74">
            <w:pPr>
              <w:pStyle w:val="Aufzhlungszeichen1-klein"/>
              <w:ind w:left="313"/>
            </w:pPr>
            <w:r>
              <w:t xml:space="preserve">Clusterbildung, </w:t>
            </w:r>
            <w:r>
              <w:br/>
              <w:t>Herausar</w:t>
            </w:r>
            <w:r>
              <w:softHyphen/>
              <w:t>beiten von Aspekten</w:t>
            </w:r>
          </w:p>
          <w:p w:rsidR="003E7E77" w:rsidRPr="005E7556" w:rsidRDefault="003E7E77" w:rsidP="00CC7E74">
            <w:pPr>
              <w:pStyle w:val="Aufzhlungszeichen1-klein"/>
              <w:ind w:left="313"/>
            </w:pPr>
            <w:r>
              <w:t xml:space="preserve">Ergänzung der Informationen durch eigene </w:t>
            </w:r>
            <w:r>
              <w:br/>
              <w:t>Recherche</w:t>
            </w:r>
          </w:p>
        </w:tc>
        <w:tc>
          <w:tcPr>
            <w:tcW w:w="1575" w:type="pct"/>
            <w:gridSpan w:val="4"/>
          </w:tcPr>
          <w:p w:rsidR="003E7E77" w:rsidRDefault="003E7E77" w:rsidP="003E7E77">
            <w:pPr>
              <w:pStyle w:val="Aufzhlungszeichen1-klein"/>
            </w:pPr>
            <w:r w:rsidRPr="00BF3570">
              <w:t>beherrschen Verfahren pr</w:t>
            </w:r>
            <w:r w:rsidRPr="00BF3570">
              <w:t>o</w:t>
            </w:r>
            <w:r w:rsidRPr="00BF3570">
              <w:t>zesshaften Schreibens. (einen Schreibplan erstellen</w:t>
            </w:r>
            <w:r>
              <w:t>)</w:t>
            </w:r>
          </w:p>
          <w:p w:rsidR="003E7E77" w:rsidRDefault="003E7E77" w:rsidP="003E7E77">
            <w:pPr>
              <w:pStyle w:val="Aufzhlungszeichen1-klein"/>
            </w:pPr>
            <w:r w:rsidRPr="00563D81">
              <w:t>nutzen selbstständig Bücher und Medien zur Recherche und berücksichtigen zune</w:t>
            </w:r>
            <w:r w:rsidRPr="00563D81">
              <w:t>h</w:t>
            </w:r>
            <w:r w:rsidRPr="00563D81">
              <w:t>mend fachübergreifende A</w:t>
            </w:r>
            <w:r w:rsidRPr="00563D81">
              <w:t>s</w:t>
            </w:r>
            <w:r w:rsidRPr="00563D81">
              <w:t>pekte. (z. B. Fachbücher, Suchmaschinen des Internets und das Internet)</w:t>
            </w:r>
          </w:p>
          <w:p w:rsidR="003E7E77" w:rsidRPr="00CE044A" w:rsidRDefault="003E7E77" w:rsidP="003E7E77">
            <w:pPr>
              <w:pStyle w:val="Aufzhlungszeichen1-klein"/>
            </w:pPr>
            <w:r w:rsidRPr="006E3BBA">
              <w:t>untersuchen Information</w:t>
            </w:r>
            <w:r w:rsidRPr="006E3BBA">
              <w:t>s</w:t>
            </w:r>
            <w:r w:rsidRPr="006E3BBA">
              <w:t>vermittlung, Wirklichkeit</w:t>
            </w:r>
            <w:r w:rsidRPr="006E3BBA">
              <w:t>s</w:t>
            </w:r>
            <w:r w:rsidRPr="006E3BBA">
              <w:t>darstellung und Meinungsbi</w:t>
            </w:r>
            <w:r w:rsidRPr="006E3BBA">
              <w:t>l</w:t>
            </w:r>
            <w:r w:rsidRPr="006E3BBA">
              <w:t>dung in Texten der Masse</w:t>
            </w:r>
            <w:r w:rsidRPr="006E3BBA">
              <w:t>n</w:t>
            </w:r>
            <w:r>
              <w:t>medien</w:t>
            </w:r>
          </w:p>
        </w:tc>
        <w:tc>
          <w:tcPr>
            <w:tcW w:w="1110" w:type="pct"/>
            <w:gridSpan w:val="2"/>
          </w:tcPr>
          <w:p w:rsidR="003E7E77" w:rsidRPr="005E7556" w:rsidRDefault="003E7E77" w:rsidP="003B0742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6.4</w:t>
            </w:r>
            <w:r>
              <w:rPr>
                <w:rFonts w:cs="Arial"/>
                <w:sz w:val="22"/>
              </w:rPr>
              <w:tab/>
            </w:r>
            <w:r w:rsidRPr="00D81701">
              <w:rPr>
                <w:rFonts w:cs="Arial"/>
                <w:sz w:val="22"/>
              </w:rPr>
              <w:t xml:space="preserve">Bedeutung von </w:t>
            </w:r>
            <w:r>
              <w:rPr>
                <w:rFonts w:cs="Arial"/>
                <w:sz w:val="22"/>
              </w:rPr>
              <w:br/>
            </w:r>
            <w:r w:rsidRPr="00D81701">
              <w:rPr>
                <w:rFonts w:cs="Arial"/>
                <w:sz w:val="22"/>
              </w:rPr>
              <w:t>Algorithmen: Ei</w:t>
            </w:r>
            <w:r w:rsidRPr="00D81701">
              <w:rPr>
                <w:rFonts w:cs="Arial"/>
                <w:sz w:val="22"/>
              </w:rPr>
              <w:t>n</w:t>
            </w:r>
            <w:r w:rsidRPr="00D81701">
              <w:rPr>
                <w:rFonts w:cs="Arial"/>
                <w:sz w:val="22"/>
              </w:rPr>
              <w:t>flüsse von Alg</w:t>
            </w:r>
            <w:r w:rsidRPr="00D81701">
              <w:rPr>
                <w:rFonts w:cs="Arial"/>
                <w:sz w:val="22"/>
              </w:rPr>
              <w:t>o</w:t>
            </w:r>
            <w:r w:rsidRPr="00D81701">
              <w:rPr>
                <w:rFonts w:cs="Arial"/>
                <w:sz w:val="22"/>
              </w:rPr>
              <w:t>rithmen und</w:t>
            </w:r>
            <w:r>
              <w:rPr>
                <w:rFonts w:cs="Arial"/>
                <w:sz w:val="22"/>
              </w:rPr>
              <w:br/>
            </w:r>
            <w:r w:rsidRPr="00D81701">
              <w:rPr>
                <w:rFonts w:cs="Arial"/>
                <w:sz w:val="22"/>
              </w:rPr>
              <w:t>Auswirkung der Automatisierung von Prozessen in der digitalen Welt beschreiben und reflektieren</w:t>
            </w:r>
          </w:p>
        </w:tc>
        <w:tc>
          <w:tcPr>
            <w:tcW w:w="1373" w:type="pct"/>
            <w:gridSpan w:val="2"/>
          </w:tcPr>
          <w:p w:rsidR="003E7E77" w:rsidRDefault="003E7E77" w:rsidP="003B0742">
            <w:pPr>
              <w:spacing w:line="240" w:lineRule="exac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Mögliche weitere Quellen:</w:t>
            </w:r>
          </w:p>
          <w:p w:rsidR="003E7E77" w:rsidRPr="007B3439" w:rsidRDefault="00C568F2" w:rsidP="003B0742">
            <w:pPr>
              <w:pStyle w:val="Aufzhlungszeichen1-klein"/>
              <w:rPr>
                <w:rFonts w:cs="Arial"/>
                <w:szCs w:val="22"/>
              </w:rPr>
            </w:pPr>
            <w:hyperlink r:id="rId15" w:history="1">
              <w:r w:rsidR="003E7E77" w:rsidRPr="007B3439">
                <w:rPr>
                  <w:rStyle w:val="Hyperlink"/>
                  <w:rFonts w:cs="Arial"/>
                  <w:szCs w:val="22"/>
                </w:rPr>
                <w:t>https://www.tagder</w:t>
              </w:r>
              <w:r w:rsidR="003E7E77">
                <w:rPr>
                  <w:rStyle w:val="Hyperlink"/>
                  <w:rFonts w:cs="Arial"/>
                  <w:szCs w:val="22"/>
                </w:rPr>
                <w:t xml:space="preserve"> </w:t>
              </w:r>
              <w:r w:rsidR="003E7E77" w:rsidRPr="007B3439">
                <w:rPr>
                  <w:rStyle w:val="Hyperlink"/>
                  <w:rFonts w:cs="Arial"/>
                  <w:szCs w:val="22"/>
                </w:rPr>
                <w:t>m</w:t>
              </w:r>
              <w:r w:rsidR="003E7E77" w:rsidRPr="007B3439">
                <w:rPr>
                  <w:rStyle w:val="Hyperlink"/>
                  <w:rFonts w:cs="Arial"/>
                  <w:szCs w:val="22"/>
                </w:rPr>
                <w:t>e</w:t>
              </w:r>
              <w:r w:rsidR="003E7E77" w:rsidRPr="007B3439">
                <w:rPr>
                  <w:rStyle w:val="Hyperlink"/>
                  <w:rFonts w:cs="Arial"/>
                  <w:szCs w:val="22"/>
                </w:rPr>
                <w:t>dienkompetenz.de/</w:t>
              </w:r>
              <w:r w:rsidR="003E7E77">
                <w:rPr>
                  <w:rStyle w:val="Hyperlink"/>
                  <w:rFonts w:cs="Arial"/>
                  <w:szCs w:val="22"/>
                </w:rPr>
                <w:br/>
              </w:r>
              <w:proofErr w:type="spellStart"/>
              <w:r w:rsidR="003E7E77" w:rsidRPr="007B3439">
                <w:rPr>
                  <w:rStyle w:val="Hyperlink"/>
                  <w:rFonts w:cs="Arial"/>
                  <w:szCs w:val="22"/>
                </w:rPr>
                <w:t>algorithmen</w:t>
              </w:r>
              <w:proofErr w:type="spellEnd"/>
              <w:r w:rsidR="003E7E77" w:rsidRPr="007B3439">
                <w:rPr>
                  <w:rStyle w:val="Hyperlink"/>
                  <w:rFonts w:cs="Arial"/>
                  <w:szCs w:val="22"/>
                </w:rPr>
                <w:t>-im-unterricht/</w:t>
              </w:r>
            </w:hyperlink>
            <w:r w:rsidR="003E7E77" w:rsidRPr="007B3439">
              <w:rPr>
                <w:rFonts w:cs="Arial"/>
                <w:szCs w:val="22"/>
              </w:rPr>
              <w:t xml:space="preserve"> </w:t>
            </w:r>
          </w:p>
          <w:p w:rsidR="003E7E77" w:rsidRPr="007B3439" w:rsidRDefault="00C568F2" w:rsidP="003B0742">
            <w:pPr>
              <w:pStyle w:val="Aufzhlungszeichen1-klein"/>
              <w:rPr>
                <w:rFonts w:cs="Arial"/>
              </w:rPr>
            </w:pPr>
            <w:hyperlink r:id="rId16" w:history="1">
              <w:r w:rsidR="003E7E77" w:rsidRPr="007B3439">
                <w:rPr>
                  <w:rStyle w:val="Hyperlink"/>
                  <w:rFonts w:cs="Arial"/>
                  <w:szCs w:val="22"/>
                </w:rPr>
                <w:t>http://www.bpb.de/</w:t>
              </w:r>
            </w:hyperlink>
            <w:r w:rsidR="003E7E77" w:rsidRPr="007B3439">
              <w:rPr>
                <w:rFonts w:cs="Arial"/>
                <w:szCs w:val="22"/>
              </w:rPr>
              <w:t xml:space="preserve"> </w:t>
            </w:r>
            <w:r w:rsidR="003E7E77" w:rsidRPr="007B3439">
              <w:rPr>
                <w:rFonts w:cs="Arial"/>
              </w:rPr>
              <w:t xml:space="preserve">  </w:t>
            </w:r>
          </w:p>
        </w:tc>
      </w:tr>
      <w:tr w:rsidR="003E7E77" w:rsidRPr="00C3022A" w:rsidTr="00EA66F7">
        <w:tc>
          <w:tcPr>
            <w:tcW w:w="942" w:type="pct"/>
            <w:gridSpan w:val="2"/>
          </w:tcPr>
          <w:p w:rsidR="003E7E77" w:rsidRPr="005E7556" w:rsidRDefault="00AB2737" w:rsidP="00AB2737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3.</w:t>
            </w:r>
            <w:r>
              <w:rPr>
                <w:rFonts w:cs="Arial"/>
                <w:b/>
                <w:sz w:val="22"/>
              </w:rPr>
              <w:tab/>
            </w:r>
            <w:r w:rsidR="003E7E77">
              <w:rPr>
                <w:rFonts w:cs="Arial"/>
                <w:b/>
                <w:sz w:val="22"/>
              </w:rPr>
              <w:t>Planen und Verfassen des ei</w:t>
            </w:r>
            <w:r w:rsidR="003E7E77" w:rsidRPr="00A76880">
              <w:rPr>
                <w:rFonts w:cs="Arial"/>
                <w:b/>
                <w:spacing w:val="-3"/>
                <w:sz w:val="22"/>
              </w:rPr>
              <w:t>genen Textes</w:t>
            </w:r>
            <w:r w:rsidR="003E7E77">
              <w:rPr>
                <w:rFonts w:cs="Arial"/>
                <w:b/>
                <w:spacing w:val="-3"/>
                <w:sz w:val="22"/>
              </w:rPr>
              <w:t>:</w:t>
            </w:r>
          </w:p>
          <w:p w:rsidR="003E7E77" w:rsidRDefault="003E7E77" w:rsidP="00CC7E74">
            <w:pPr>
              <w:pStyle w:val="Aufzhlungszeichen1-klein"/>
              <w:ind w:left="313"/>
            </w:pPr>
            <w:r>
              <w:t>Er</w:t>
            </w:r>
            <w:r w:rsidRPr="00EA0E5A">
              <w:rPr>
                <w:spacing w:val="-2"/>
              </w:rPr>
              <w:t>stellen eine</w:t>
            </w:r>
            <w:r>
              <w:t>r Gliederung</w:t>
            </w:r>
            <w:r w:rsidRPr="00574CCA">
              <w:t xml:space="preserve"> </w:t>
            </w:r>
            <w:r w:rsidRPr="005E7556">
              <w:t xml:space="preserve"> </w:t>
            </w:r>
          </w:p>
          <w:p w:rsidR="003E7E77" w:rsidRDefault="003E7E77" w:rsidP="00CC7E74">
            <w:pPr>
              <w:pStyle w:val="Aufzhlungszeichen1-klein"/>
              <w:ind w:left="313"/>
            </w:pPr>
            <w:r>
              <w:t>Schreiben eines Entwurfs</w:t>
            </w:r>
          </w:p>
          <w:p w:rsidR="003E7E77" w:rsidRPr="005E7556" w:rsidRDefault="003E7E77" w:rsidP="00CC7E74">
            <w:pPr>
              <w:pStyle w:val="Aufzhlungszeichen1-klein"/>
              <w:ind w:left="313"/>
            </w:pPr>
            <w:r>
              <w:t>Schreibkonf</w:t>
            </w:r>
            <w:r>
              <w:t>e</w:t>
            </w:r>
            <w:r>
              <w:t>renz zu den e</w:t>
            </w:r>
            <w:r>
              <w:t>r</w:t>
            </w:r>
            <w:r>
              <w:t>stellten Texten</w:t>
            </w:r>
          </w:p>
        </w:tc>
        <w:tc>
          <w:tcPr>
            <w:tcW w:w="1575" w:type="pct"/>
            <w:gridSpan w:val="4"/>
          </w:tcPr>
          <w:p w:rsidR="003E7E77" w:rsidRPr="00945783" w:rsidRDefault="003E7E77" w:rsidP="003E7E77">
            <w:pPr>
              <w:pStyle w:val="Aufzhlungszeichen1-klein"/>
            </w:pPr>
            <w:r w:rsidRPr="000B51D8">
              <w:t>beherrschen Verfahren pr</w:t>
            </w:r>
            <w:r w:rsidRPr="000B51D8">
              <w:t>o</w:t>
            </w:r>
            <w:r w:rsidRPr="000B51D8">
              <w:t>zesshaften Schreibens. (einen Schreibplan erstellen, Fragen und Arbeitshypothesen fo</w:t>
            </w:r>
            <w:r w:rsidRPr="000B51D8">
              <w:t>r</w:t>
            </w:r>
            <w:r w:rsidRPr="000B51D8">
              <w:t>mulieren, Texte ziel-, adress</w:t>
            </w:r>
            <w:r w:rsidRPr="000B51D8">
              <w:t>a</w:t>
            </w:r>
            <w:r w:rsidRPr="000B51D8">
              <w:t>ten- und situationsbezogen, ggf. materialorientiert konz</w:t>
            </w:r>
            <w:r w:rsidRPr="000B51D8">
              <w:t>i</w:t>
            </w:r>
            <w:r w:rsidRPr="000B51D8">
              <w:t>pieren; Stoffsammlung erste</w:t>
            </w:r>
            <w:r w:rsidRPr="000B51D8">
              <w:t>l</w:t>
            </w:r>
            <w:r w:rsidRPr="000B51D8">
              <w:t>len, ordnen und eine Glied</w:t>
            </w:r>
            <w:r w:rsidRPr="000B51D8">
              <w:t>e</w:t>
            </w:r>
            <w:r w:rsidRPr="000B51D8">
              <w:t>rung anfertigen; Texte inhal</w:t>
            </w:r>
            <w:r w:rsidRPr="000B51D8">
              <w:t>t</w:t>
            </w:r>
            <w:r w:rsidRPr="000B51D8">
              <w:t>lich und sprachlich überarbe</w:t>
            </w:r>
            <w:r w:rsidRPr="000B51D8">
              <w:t>i</w:t>
            </w:r>
            <w:r w:rsidRPr="000B51D8">
              <w:t>ten; Strategien der Überpr</w:t>
            </w:r>
            <w:r w:rsidRPr="000B51D8">
              <w:t>ü</w:t>
            </w:r>
            <w:r w:rsidRPr="000B51D8">
              <w:t>fung der sprachlichen Ric</w:t>
            </w:r>
            <w:r w:rsidRPr="000B51D8">
              <w:t>h</w:t>
            </w:r>
            <w:r w:rsidRPr="000B51D8">
              <w:t>tigkeit und Rechtschreibung anwenden; Schreibkonfere</w:t>
            </w:r>
            <w:r w:rsidRPr="000B51D8">
              <w:t>n</w:t>
            </w:r>
            <w:r w:rsidRPr="000B51D8">
              <w:t>zen</w:t>
            </w:r>
            <w:r>
              <w:t>/Schreibwerkstatt durc</w:t>
            </w:r>
            <w:r>
              <w:t>h</w:t>
            </w:r>
            <w:r>
              <w:t>führen</w:t>
            </w:r>
            <w:r w:rsidRPr="000B51D8">
              <w:t>)</w:t>
            </w:r>
          </w:p>
        </w:tc>
        <w:tc>
          <w:tcPr>
            <w:tcW w:w="1110" w:type="pct"/>
            <w:gridSpan w:val="2"/>
          </w:tcPr>
          <w:p w:rsidR="003E7E77" w:rsidRPr="005E7556" w:rsidRDefault="003E7E77" w:rsidP="003B0742">
            <w:pPr>
              <w:tabs>
                <w:tab w:val="clear" w:pos="284"/>
                <w:tab w:val="left" w:pos="364"/>
              </w:tabs>
              <w:spacing w:line="240" w:lineRule="exact"/>
              <w:ind w:left="364" w:hanging="36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6.4</w:t>
            </w:r>
            <w:r>
              <w:rPr>
                <w:rFonts w:cs="Arial"/>
                <w:sz w:val="22"/>
              </w:rPr>
              <w:tab/>
            </w:r>
            <w:r w:rsidRPr="00D81701">
              <w:rPr>
                <w:rFonts w:cs="Arial"/>
                <w:sz w:val="22"/>
              </w:rPr>
              <w:t>Bedeutung von Algorithmen: Ei</w:t>
            </w:r>
            <w:r w:rsidRPr="00D81701">
              <w:rPr>
                <w:rFonts w:cs="Arial"/>
                <w:sz w:val="22"/>
              </w:rPr>
              <w:t>n</w:t>
            </w:r>
            <w:r w:rsidRPr="00D81701">
              <w:rPr>
                <w:rFonts w:cs="Arial"/>
                <w:sz w:val="22"/>
              </w:rPr>
              <w:t>flüsse von Alg</w:t>
            </w:r>
            <w:r w:rsidRPr="00D81701">
              <w:rPr>
                <w:rFonts w:cs="Arial"/>
                <w:sz w:val="22"/>
              </w:rPr>
              <w:t>o</w:t>
            </w:r>
            <w:r w:rsidRPr="00D81701">
              <w:rPr>
                <w:rFonts w:cs="Arial"/>
                <w:sz w:val="22"/>
              </w:rPr>
              <w:t>rithmen und</w:t>
            </w:r>
            <w:r>
              <w:rPr>
                <w:rFonts w:cs="Arial"/>
                <w:sz w:val="22"/>
              </w:rPr>
              <w:br/>
            </w:r>
            <w:r w:rsidRPr="00D81701">
              <w:rPr>
                <w:rFonts w:cs="Arial"/>
                <w:sz w:val="22"/>
              </w:rPr>
              <w:t>Auswirkung der Automatisierung von Prozessen in der digitalen Welt beschreiben und reflektieren</w:t>
            </w:r>
          </w:p>
        </w:tc>
        <w:tc>
          <w:tcPr>
            <w:tcW w:w="1373" w:type="pct"/>
            <w:gridSpan w:val="2"/>
          </w:tcPr>
          <w:p w:rsidR="003E7E77" w:rsidRDefault="003E7E77" w:rsidP="003B0742">
            <w:pPr>
              <w:pStyle w:val="Aufzhlungszeichen1-klein"/>
              <w:numPr>
                <w:ilvl w:val="0"/>
                <w:numId w:val="0"/>
              </w:numPr>
            </w:pPr>
            <w:r>
              <w:t>Zur Methode der Schrei</w:t>
            </w:r>
            <w:r>
              <w:t>b</w:t>
            </w:r>
            <w:r>
              <w:t>konferenz:</w:t>
            </w:r>
          </w:p>
          <w:p w:rsidR="003E7E77" w:rsidRPr="00C3022A" w:rsidRDefault="00C568F2" w:rsidP="003B0742">
            <w:pPr>
              <w:pStyle w:val="Aufzhlungszeichen1-klein"/>
            </w:pPr>
            <w:hyperlink r:id="rId17" w:history="1">
              <w:r w:rsidR="003E7E77" w:rsidRPr="00C3022A">
                <w:rPr>
                  <w:rStyle w:val="Hyperlink"/>
                  <w:rFonts w:cs="Arial"/>
                  <w:szCs w:val="22"/>
                </w:rPr>
                <w:t>https://www.methoden</w:t>
              </w:r>
              <w:r w:rsidR="003E7E77">
                <w:rPr>
                  <w:rStyle w:val="Hyperlink"/>
                  <w:rFonts w:cs="Arial"/>
                  <w:szCs w:val="22"/>
                </w:rPr>
                <w:t xml:space="preserve"> </w:t>
              </w:r>
              <w:r w:rsidR="003E7E77" w:rsidRPr="0050385C">
                <w:rPr>
                  <w:rStyle w:val="Hyperlink"/>
                  <w:rFonts w:cs="Arial"/>
                  <w:spacing w:val="-2"/>
                  <w:szCs w:val="22"/>
                </w:rPr>
                <w:t xml:space="preserve">kartei.uni-oldenburg.de/ </w:t>
              </w:r>
              <w:proofErr w:type="spellStart"/>
              <w:r w:rsidR="003E7E77" w:rsidRPr="00C3022A">
                <w:rPr>
                  <w:rStyle w:val="Hyperlink"/>
                  <w:rFonts w:cs="Arial"/>
                  <w:szCs w:val="22"/>
                </w:rPr>
                <w:t>uni_methode</w:t>
              </w:r>
              <w:proofErr w:type="spellEnd"/>
              <w:r w:rsidR="003E7E77" w:rsidRPr="00C3022A">
                <w:rPr>
                  <w:rStyle w:val="Hyperlink"/>
                  <w:rFonts w:cs="Arial"/>
                  <w:szCs w:val="22"/>
                </w:rPr>
                <w:t>/schreib</w:t>
              </w:r>
              <w:r w:rsidR="003E7E77">
                <w:rPr>
                  <w:rStyle w:val="Hyperlink"/>
                  <w:rFonts w:cs="Arial"/>
                  <w:szCs w:val="22"/>
                </w:rPr>
                <w:br/>
              </w:r>
              <w:proofErr w:type="spellStart"/>
              <w:r w:rsidR="003E7E77" w:rsidRPr="00C3022A">
                <w:rPr>
                  <w:rStyle w:val="Hyperlink"/>
                  <w:rFonts w:cs="Arial"/>
                  <w:szCs w:val="22"/>
                </w:rPr>
                <w:t>konferenz</w:t>
              </w:r>
              <w:proofErr w:type="spellEnd"/>
              <w:r w:rsidR="003E7E77" w:rsidRPr="00C3022A">
                <w:rPr>
                  <w:rStyle w:val="Hyperlink"/>
                  <w:rFonts w:cs="Arial"/>
                  <w:szCs w:val="22"/>
                </w:rPr>
                <w:t>/</w:t>
              </w:r>
            </w:hyperlink>
            <w:r w:rsidR="003E7E77">
              <w:t xml:space="preserve"> </w:t>
            </w:r>
          </w:p>
        </w:tc>
      </w:tr>
    </w:tbl>
    <w:p w:rsidR="00B132B6" w:rsidRPr="005E7556" w:rsidRDefault="00B132B6" w:rsidP="00B132B6">
      <w:pPr>
        <w:rPr>
          <w:rFonts w:cs="Arial"/>
        </w:rPr>
      </w:pPr>
    </w:p>
    <w:p w:rsidR="00370A0D" w:rsidRDefault="00370A0D" w:rsidP="00370A0D">
      <w:pPr>
        <w:pStyle w:val="berschrift-Teilaufgabe"/>
        <w:pageBreakBefore/>
        <w:spacing w:line="360" w:lineRule="auto"/>
        <w:jc w:val="center"/>
      </w:pPr>
      <w:r w:rsidRPr="005E7556">
        <w:lastRenderedPageBreak/>
        <w:t>Entwurf Medienkompetenz „</w:t>
      </w:r>
      <w:r w:rsidRPr="00EF64FA">
        <w:t>Problemlösen und Modellieren</w:t>
      </w:r>
      <w:r w:rsidRPr="005E7556">
        <w:t xml:space="preserve">“ – </w:t>
      </w:r>
      <w:r>
        <w:br/>
      </w:r>
      <w:r w:rsidRPr="005E7556">
        <w:t>Ein</w:t>
      </w:r>
      <w:r>
        <w:t>en materialgestützten informierenden Text über Algorithmen verfassen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91"/>
        <w:gridCol w:w="327"/>
        <w:gridCol w:w="1170"/>
        <w:gridCol w:w="290"/>
        <w:gridCol w:w="1200"/>
        <w:gridCol w:w="376"/>
        <w:gridCol w:w="1116"/>
        <w:gridCol w:w="1024"/>
        <w:gridCol w:w="468"/>
        <w:gridCol w:w="2093"/>
      </w:tblGrid>
      <w:tr w:rsidR="00370A0D" w:rsidRPr="005E7556" w:rsidTr="00EA66F7"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0D" w:rsidRPr="003301CC" w:rsidRDefault="00370A0D" w:rsidP="003B0742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0D" w:rsidRPr="003301CC" w:rsidRDefault="00370A0D" w:rsidP="003B0742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>
              <w:rPr>
                <w:rFonts w:cs="Arial"/>
                <w:sz w:val="22"/>
              </w:rPr>
              <w:t>6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0D" w:rsidRPr="003301CC" w:rsidRDefault="00370A0D" w:rsidP="003B0742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0D" w:rsidRPr="003301CC" w:rsidRDefault="00370A0D" w:rsidP="003B0742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>Jahrgang 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70A0D" w:rsidRPr="009973EC" w:rsidRDefault="00370A0D" w:rsidP="003B0742">
            <w:pPr>
              <w:jc w:val="center"/>
              <w:rPr>
                <w:rFonts w:cs="Arial"/>
              </w:rPr>
            </w:pPr>
            <w:r w:rsidRPr="009973EC">
              <w:rPr>
                <w:rFonts w:cs="Arial"/>
                <w:sz w:val="22"/>
              </w:rPr>
              <w:t>Jahrgang 9</w:t>
            </w:r>
          </w:p>
        </w:tc>
        <w:tc>
          <w:tcPr>
            <w:tcW w:w="10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FF00"/>
          </w:tcPr>
          <w:p w:rsidR="00370A0D" w:rsidRPr="009973EC" w:rsidRDefault="00370A0D" w:rsidP="003B0742">
            <w:pPr>
              <w:jc w:val="center"/>
              <w:rPr>
                <w:rFonts w:cs="Arial"/>
                <w:sz w:val="22"/>
              </w:rPr>
            </w:pPr>
            <w:r w:rsidRPr="009973EC">
              <w:rPr>
                <w:rFonts w:cs="Arial"/>
                <w:sz w:val="22"/>
              </w:rPr>
              <w:t>Jahrgang 10</w:t>
            </w:r>
          </w:p>
        </w:tc>
      </w:tr>
      <w:tr w:rsidR="00370A0D" w:rsidRPr="005E7556" w:rsidTr="00EA66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70A0D" w:rsidRDefault="00370A0D" w:rsidP="003B0742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370A0D" w:rsidRPr="005E7556" w:rsidRDefault="00370A0D" w:rsidP="003B0742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>
              <w:rPr>
                <w:rFonts w:cs="Arial"/>
                <w:b/>
                <w:sz w:val="22"/>
              </w:rPr>
              <w:tab/>
              <w:t>Digitale Welten</w:t>
            </w:r>
          </w:p>
          <w:p w:rsidR="00370A0D" w:rsidRPr="005E7556" w:rsidRDefault="00370A0D" w:rsidP="003B0742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 xml:space="preserve">bedarf: </w:t>
            </w:r>
            <w:r>
              <w:rPr>
                <w:rFonts w:cs="Arial"/>
                <w:b/>
                <w:sz w:val="22"/>
              </w:rPr>
              <w:tab/>
              <w:t xml:space="preserve">6 – </w:t>
            </w:r>
            <w:r w:rsidRPr="005E7556">
              <w:rPr>
                <w:rFonts w:cs="Arial"/>
                <w:b/>
                <w:sz w:val="22"/>
              </w:rPr>
              <w:t>8 Stunden</w:t>
            </w:r>
          </w:p>
        </w:tc>
      </w:tr>
      <w:tr w:rsidR="00370A0D" w:rsidRPr="005E7556" w:rsidTr="00EA66F7">
        <w:tc>
          <w:tcPr>
            <w:tcW w:w="17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0D" w:rsidRPr="005E7556" w:rsidRDefault="00370A0D" w:rsidP="003B0742">
            <w:pPr>
              <w:pStyle w:val="berschrift-Teilaufgabe"/>
            </w:pPr>
            <w:r w:rsidRPr="00D32F61">
              <w:rPr>
                <w:highlight w:val="green"/>
              </w:rPr>
              <w:t>Kernlehrplan</w:t>
            </w:r>
            <w:r w:rsidR="00085B1B">
              <w:rPr>
                <w:highlight w:val="green"/>
              </w:rPr>
              <w:t xml:space="preserve"> Realschule</w:t>
            </w:r>
          </w:p>
          <w:p w:rsidR="00370A0D" w:rsidRPr="005E7556" w:rsidRDefault="00370A0D" w:rsidP="003B0742">
            <w:pPr>
              <w:rPr>
                <w:rFonts w:cs="Arial"/>
                <w:sz w:val="22"/>
              </w:rPr>
            </w:pPr>
          </w:p>
          <w:p w:rsidR="00370A0D" w:rsidRDefault="00370A0D" w:rsidP="003B0742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370A0D" w:rsidRDefault="00370A0D" w:rsidP="003B0742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Materialgestütztes Schreiben zur Bedeutung von Algorithmen</w:t>
            </w:r>
          </w:p>
          <w:p w:rsidR="00370A0D" w:rsidRDefault="00370A0D" w:rsidP="003B0742">
            <w:pPr>
              <w:rPr>
                <w:rFonts w:cs="Arial"/>
                <w:b/>
                <w:sz w:val="22"/>
              </w:rPr>
            </w:pPr>
          </w:p>
          <w:p w:rsidR="00370A0D" w:rsidRDefault="00370A0D" w:rsidP="003B0742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370A0D" w:rsidRPr="007F47DB" w:rsidRDefault="00370A0D" w:rsidP="003B0742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>kö</w:t>
            </w:r>
            <w:r>
              <w:rPr>
                <w:rFonts w:cs="Arial"/>
                <w:sz w:val="22"/>
              </w:rPr>
              <w:t>n</w:t>
            </w:r>
            <w:r>
              <w:rPr>
                <w:rFonts w:cs="Arial"/>
                <w:sz w:val="22"/>
              </w:rPr>
              <w:t xml:space="preserve">nen selbstständig informierende </w:t>
            </w:r>
            <w:r w:rsidRPr="00BA6077">
              <w:rPr>
                <w:rFonts w:cs="Arial"/>
                <w:sz w:val="22"/>
              </w:rPr>
              <w:t>Texte erstellen.</w:t>
            </w:r>
          </w:p>
          <w:p w:rsidR="00370A0D" w:rsidRPr="00847DC6" w:rsidRDefault="00370A0D" w:rsidP="003B0742">
            <w:pPr>
              <w:rPr>
                <w:rFonts w:cs="Arial"/>
                <w:sz w:val="22"/>
              </w:rPr>
            </w:pPr>
          </w:p>
        </w:tc>
        <w:tc>
          <w:tcPr>
            <w:tcW w:w="328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0D" w:rsidRDefault="00370A0D" w:rsidP="003B0742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Medienkompetenzrahmen</w:t>
            </w:r>
          </w:p>
          <w:p w:rsidR="00370A0D" w:rsidRPr="005E7556" w:rsidRDefault="00370A0D" w:rsidP="003B0742">
            <w:pPr>
              <w:rPr>
                <w:rFonts w:cs="Arial"/>
                <w:sz w:val="22"/>
              </w:rPr>
            </w:pPr>
          </w:p>
          <w:p w:rsidR="00370A0D" w:rsidRPr="005E7556" w:rsidRDefault="00370A0D" w:rsidP="003B0742">
            <w:pPr>
              <w:spacing w:after="4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6</w:t>
            </w:r>
            <w:r w:rsidRPr="005E7556">
              <w:rPr>
                <w:rFonts w:cs="Arial"/>
                <w:b/>
                <w:sz w:val="22"/>
              </w:rPr>
              <w:t xml:space="preserve">. </w:t>
            </w:r>
            <w:r>
              <w:rPr>
                <w:rFonts w:cs="Arial"/>
                <w:b/>
                <w:sz w:val="22"/>
              </w:rPr>
              <w:t>Problemlösen und Modellieren</w:t>
            </w:r>
          </w:p>
          <w:p w:rsidR="00370A0D" w:rsidRPr="005E7556" w:rsidRDefault="00370A0D" w:rsidP="003B0742">
            <w:pPr>
              <w:spacing w:after="40"/>
              <w:rPr>
                <w:rFonts w:cs="Arial"/>
                <w:sz w:val="22"/>
              </w:rPr>
            </w:pPr>
            <w:r w:rsidRPr="00037991">
              <w:rPr>
                <w:rFonts w:cs="Arial"/>
                <w:b/>
                <w:sz w:val="22"/>
              </w:rPr>
              <w:t>6.1 Prinzipien der digitalen Welt</w:t>
            </w:r>
            <w:r w:rsidRPr="005E7556">
              <w:rPr>
                <w:rFonts w:cs="Arial"/>
                <w:sz w:val="22"/>
              </w:rPr>
              <w:t xml:space="preserve">: </w:t>
            </w:r>
            <w:r w:rsidRPr="00037991">
              <w:rPr>
                <w:rFonts w:cs="Arial"/>
                <w:sz w:val="22"/>
              </w:rPr>
              <w:t>Grundlegende Prinzipien und</w:t>
            </w:r>
            <w:r>
              <w:rPr>
                <w:rFonts w:cs="Arial"/>
                <w:sz w:val="22"/>
              </w:rPr>
              <w:t xml:space="preserve"> Funktionsweisen der digitalen Welt identifizieren, kennen, </w:t>
            </w:r>
            <w:r w:rsidRPr="00037991">
              <w:rPr>
                <w:rFonts w:cs="Arial"/>
                <w:sz w:val="22"/>
              </w:rPr>
              <w:t>verstehen und bewusst nutzen</w:t>
            </w:r>
          </w:p>
          <w:p w:rsidR="00370A0D" w:rsidRPr="005E7556" w:rsidRDefault="00370A0D" w:rsidP="003B0742">
            <w:pPr>
              <w:spacing w:after="40"/>
              <w:rPr>
                <w:rFonts w:cs="Arial"/>
                <w:sz w:val="22"/>
              </w:rPr>
            </w:pPr>
            <w:r w:rsidRPr="00B132B6">
              <w:rPr>
                <w:rFonts w:cs="Arial"/>
                <w:b/>
                <w:spacing w:val="-3"/>
                <w:sz w:val="22"/>
              </w:rPr>
              <w:t>6.2 Algorithmen erkennen</w:t>
            </w:r>
            <w:r w:rsidRPr="00B132B6">
              <w:rPr>
                <w:rFonts w:cs="Arial"/>
                <w:spacing w:val="-3"/>
                <w:sz w:val="22"/>
              </w:rPr>
              <w:t>: Algorithmische Muster und Strukturen in verschiedenen Kontexten erkennen, nachvollziehen und reflektiere</w:t>
            </w:r>
            <w:r w:rsidRPr="008A0EB1">
              <w:rPr>
                <w:rFonts w:cs="Arial"/>
                <w:sz w:val="22"/>
              </w:rPr>
              <w:t>n</w:t>
            </w:r>
          </w:p>
          <w:p w:rsidR="00370A0D" w:rsidRPr="008A0EB1" w:rsidRDefault="00370A0D" w:rsidP="003B0742">
            <w:pPr>
              <w:spacing w:after="4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6.3 Modellieren und </w:t>
            </w:r>
            <w:r w:rsidRPr="00037991">
              <w:rPr>
                <w:rFonts w:cs="Arial"/>
                <w:b/>
                <w:sz w:val="22"/>
              </w:rPr>
              <w:t>Programmieren</w:t>
            </w:r>
            <w:r w:rsidRPr="005E7556">
              <w:rPr>
                <w:rFonts w:cs="Arial"/>
                <w:sz w:val="22"/>
              </w:rPr>
              <w:t xml:space="preserve">: </w:t>
            </w:r>
            <w:r w:rsidRPr="008A0EB1">
              <w:rPr>
                <w:rFonts w:cs="Arial"/>
                <w:sz w:val="22"/>
              </w:rPr>
              <w:t>Pro</w:t>
            </w:r>
            <w:r>
              <w:rPr>
                <w:rFonts w:cs="Arial"/>
                <w:sz w:val="22"/>
              </w:rPr>
              <w:t>bleme formalisiert b</w:t>
            </w:r>
            <w:r>
              <w:rPr>
                <w:rFonts w:cs="Arial"/>
                <w:sz w:val="22"/>
              </w:rPr>
              <w:t>e</w:t>
            </w:r>
            <w:r>
              <w:rPr>
                <w:rFonts w:cs="Arial"/>
                <w:sz w:val="22"/>
              </w:rPr>
              <w:t xml:space="preserve">schreiben, </w:t>
            </w:r>
            <w:r w:rsidRPr="008A0EB1">
              <w:rPr>
                <w:rFonts w:cs="Arial"/>
                <w:sz w:val="22"/>
              </w:rPr>
              <w:t>P</w:t>
            </w:r>
            <w:r>
              <w:rPr>
                <w:rFonts w:cs="Arial"/>
                <w:sz w:val="22"/>
              </w:rPr>
              <w:t>roblemlösestrategien entwickeln und dazu eine strukt</w:t>
            </w:r>
            <w:r>
              <w:rPr>
                <w:rFonts w:cs="Arial"/>
                <w:sz w:val="22"/>
              </w:rPr>
              <w:t>u</w:t>
            </w:r>
            <w:r>
              <w:rPr>
                <w:rFonts w:cs="Arial"/>
                <w:sz w:val="22"/>
              </w:rPr>
              <w:t>rierte, algorithmische Sequenz planen; diese auch durch Programmi</w:t>
            </w:r>
            <w:r>
              <w:rPr>
                <w:rFonts w:cs="Arial"/>
                <w:sz w:val="22"/>
              </w:rPr>
              <w:t>e</w:t>
            </w:r>
            <w:r>
              <w:rPr>
                <w:rFonts w:cs="Arial"/>
                <w:sz w:val="22"/>
              </w:rPr>
              <w:t xml:space="preserve">ren umsetzen und die gefundene </w:t>
            </w:r>
            <w:r w:rsidRPr="008A0EB1">
              <w:rPr>
                <w:rFonts w:cs="Arial"/>
                <w:sz w:val="22"/>
              </w:rPr>
              <w:t>Lösungsstrategie beurteilen</w:t>
            </w:r>
          </w:p>
          <w:p w:rsidR="00370A0D" w:rsidRPr="008A0EB1" w:rsidRDefault="00370A0D" w:rsidP="003B0742">
            <w:pPr>
              <w:spacing w:after="40"/>
              <w:rPr>
                <w:rFonts w:cs="Arial"/>
                <w:sz w:val="22"/>
              </w:rPr>
            </w:pPr>
            <w:r w:rsidRPr="00037991">
              <w:rPr>
                <w:rFonts w:cs="Arial"/>
                <w:b/>
                <w:sz w:val="22"/>
              </w:rPr>
              <w:t>6.4 Bedeutung von Algorithmen</w:t>
            </w:r>
            <w:r w:rsidRPr="005E7556">
              <w:rPr>
                <w:rFonts w:cs="Arial"/>
                <w:sz w:val="22"/>
              </w:rPr>
              <w:t xml:space="preserve">: </w:t>
            </w:r>
            <w:r w:rsidRPr="008A0EB1">
              <w:rPr>
                <w:rFonts w:cs="Arial"/>
                <w:sz w:val="22"/>
              </w:rPr>
              <w:t>Einflüsse von Algorithmen und</w:t>
            </w:r>
            <w:r>
              <w:rPr>
                <w:rFonts w:cs="Arial"/>
                <w:sz w:val="22"/>
              </w:rPr>
              <w:t xml:space="preserve"> Auswirkung der Automatisierung </w:t>
            </w:r>
            <w:r w:rsidRPr="008A0EB1">
              <w:rPr>
                <w:rFonts w:cs="Arial"/>
                <w:sz w:val="22"/>
              </w:rPr>
              <w:t xml:space="preserve">von </w:t>
            </w:r>
            <w:r>
              <w:rPr>
                <w:rFonts w:cs="Arial"/>
                <w:sz w:val="22"/>
              </w:rPr>
              <w:t xml:space="preserve">Prozessen in der digitalen Welt </w:t>
            </w:r>
            <w:r w:rsidRPr="008A0EB1">
              <w:rPr>
                <w:rFonts w:cs="Arial"/>
                <w:sz w:val="22"/>
              </w:rPr>
              <w:t>beschreiben und reflektieren</w:t>
            </w:r>
          </w:p>
        </w:tc>
      </w:tr>
      <w:tr w:rsidR="00370A0D" w:rsidRPr="005E7556" w:rsidTr="00EA66F7">
        <w:tc>
          <w:tcPr>
            <w:tcW w:w="951" w:type="pct"/>
            <w:gridSpan w:val="2"/>
          </w:tcPr>
          <w:p w:rsidR="00370A0D" w:rsidRPr="00DC28AA" w:rsidRDefault="00370A0D" w:rsidP="003B0742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89" w:type="pct"/>
            <w:gridSpan w:val="4"/>
          </w:tcPr>
          <w:p w:rsidR="00370A0D" w:rsidRPr="005E7556" w:rsidRDefault="00370A0D" w:rsidP="003B0742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>
              <w:rPr>
                <w:rFonts w:cs="Arial"/>
                <w:b/>
                <w:sz w:val="22"/>
              </w:rPr>
              <w:br/>
              <w:t xml:space="preserve">Die Schülerinnen und </w:t>
            </w:r>
            <w:r>
              <w:rPr>
                <w:rFonts w:cs="Arial"/>
                <w:b/>
                <w:sz w:val="22"/>
              </w:rPr>
              <w:br/>
              <w:t>Schüler können …</w:t>
            </w:r>
          </w:p>
        </w:tc>
        <w:tc>
          <w:tcPr>
            <w:tcW w:w="1120" w:type="pct"/>
            <w:gridSpan w:val="2"/>
          </w:tcPr>
          <w:p w:rsidR="00370A0D" w:rsidRPr="005E7556" w:rsidRDefault="00370A0D" w:rsidP="003B0742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>
              <w:rPr>
                <w:rFonts w:cs="Arial"/>
                <w:b/>
                <w:sz w:val="22"/>
              </w:rPr>
              <w:br/>
              <w:t>Teilziele gemäß</w:t>
            </w:r>
            <w:r w:rsidRPr="005E7556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br/>
            </w:r>
            <w:proofErr w:type="spellStart"/>
            <w:r w:rsidRPr="005E7556">
              <w:rPr>
                <w:rFonts w:cs="Arial"/>
                <w:b/>
                <w:sz w:val="22"/>
              </w:rPr>
              <w:t>Medienkompetenz</w:t>
            </w:r>
            <w:r>
              <w:rPr>
                <w:rFonts w:cs="Arial"/>
                <w:b/>
                <w:sz w:val="22"/>
              </w:rPr>
              <w:softHyphen/>
            </w:r>
            <w:r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41" w:type="pct"/>
            <w:gridSpan w:val="2"/>
          </w:tcPr>
          <w:p w:rsidR="00370A0D" w:rsidRPr="00DC28AA" w:rsidRDefault="00370A0D" w:rsidP="003B0742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AD0E3F" w:rsidRPr="005E7556" w:rsidTr="00EA66F7">
        <w:tc>
          <w:tcPr>
            <w:tcW w:w="951" w:type="pct"/>
            <w:gridSpan w:val="2"/>
          </w:tcPr>
          <w:p w:rsidR="00AD0E3F" w:rsidRPr="005E7556" w:rsidRDefault="00AD0E3F" w:rsidP="00085B1B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1.</w:t>
            </w:r>
            <w:r>
              <w:rPr>
                <w:rFonts w:cs="Arial"/>
                <w:b/>
                <w:sz w:val="22"/>
              </w:rPr>
              <w:tab/>
              <w:t>Quellen au</w:t>
            </w:r>
            <w:r>
              <w:rPr>
                <w:rFonts w:cs="Arial"/>
                <w:b/>
                <w:sz w:val="22"/>
              </w:rPr>
              <w:t>s</w:t>
            </w:r>
            <w:r>
              <w:rPr>
                <w:rFonts w:cs="Arial"/>
                <w:b/>
                <w:sz w:val="22"/>
              </w:rPr>
              <w:t>werten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AD0E3F" w:rsidRPr="005E7556" w:rsidRDefault="00AD0E3F" w:rsidP="00CC7E74">
            <w:pPr>
              <w:pStyle w:val="Aufzhlungszeichen1-klein"/>
              <w:ind w:left="313"/>
            </w:pPr>
            <w:r>
              <w:t xml:space="preserve">Rezeption des </w:t>
            </w:r>
            <w:proofErr w:type="spellStart"/>
            <w:r>
              <w:t>Erklär</w:t>
            </w:r>
            <w:r>
              <w:softHyphen/>
              <w:t>videos</w:t>
            </w:r>
            <w:proofErr w:type="spellEnd"/>
            <w:r>
              <w:t xml:space="preserve"> und Erstellen </w:t>
            </w:r>
            <w:r>
              <w:br/>
              <w:t>von Notizen</w:t>
            </w:r>
            <w:r w:rsidRPr="005E7556">
              <w:t xml:space="preserve"> </w:t>
            </w:r>
          </w:p>
          <w:p w:rsidR="00AD0E3F" w:rsidRPr="005E7556" w:rsidRDefault="00AD0E3F" w:rsidP="00CC7E74">
            <w:pPr>
              <w:pStyle w:val="Aufzhlungszeichen1-klein"/>
              <w:ind w:left="313"/>
            </w:pPr>
            <w:r>
              <w:t>Lesen der Br</w:t>
            </w:r>
            <w:r>
              <w:t>o</w:t>
            </w:r>
            <w:r>
              <w:t>schüre: Auswe</w:t>
            </w:r>
            <w:r>
              <w:t>r</w:t>
            </w:r>
            <w:r>
              <w:t>ten von releva</w:t>
            </w:r>
            <w:r>
              <w:t>n</w:t>
            </w:r>
            <w:r>
              <w:t>ten Informati</w:t>
            </w:r>
            <w:r>
              <w:t>o</w:t>
            </w:r>
            <w:r>
              <w:t>nen</w:t>
            </w:r>
          </w:p>
        </w:tc>
        <w:tc>
          <w:tcPr>
            <w:tcW w:w="1589" w:type="pct"/>
            <w:gridSpan w:val="4"/>
          </w:tcPr>
          <w:p w:rsidR="00AD0E3F" w:rsidRDefault="00AD0E3F" w:rsidP="00AD0E3F">
            <w:pPr>
              <w:pStyle w:val="Aufzhlungszeichen1-klein"/>
            </w:pPr>
            <w:r w:rsidRPr="000B5E17">
              <w:t>verstehen umfangreiche g</w:t>
            </w:r>
            <w:r w:rsidRPr="000B5E17">
              <w:t>e</w:t>
            </w:r>
            <w:r w:rsidRPr="000B5E17">
              <w:t>sprochene Texte, sichern sie mithilfe geeigneter Schrei</w:t>
            </w:r>
            <w:r w:rsidRPr="000B5E17">
              <w:t>b</w:t>
            </w:r>
            <w:r w:rsidRPr="000B5E17">
              <w:t xml:space="preserve">formen </w:t>
            </w:r>
            <w:r>
              <w:t>und geben sie wieder. (z. </w:t>
            </w:r>
            <w:r w:rsidRPr="000B5E17">
              <w:t>B.</w:t>
            </w:r>
            <w:r>
              <w:t xml:space="preserve"> Mitschrift, Protokoll, Mindmap</w:t>
            </w:r>
            <w:r w:rsidRPr="000B5E17">
              <w:t>)</w:t>
            </w:r>
          </w:p>
          <w:p w:rsidR="00AD0E3F" w:rsidRDefault="00AD0E3F" w:rsidP="00AD0E3F">
            <w:pPr>
              <w:pStyle w:val="Aufzhlungszeichen1-klein"/>
            </w:pPr>
            <w:r w:rsidRPr="00BF3570">
              <w:t>wenden erweiterte Strategien und Techniken des Textve</w:t>
            </w:r>
            <w:r w:rsidRPr="00BF3570">
              <w:t>r</w:t>
            </w:r>
            <w:r w:rsidRPr="00BF3570">
              <w:t>stehens weitgehend selbs</w:t>
            </w:r>
            <w:r w:rsidRPr="00BF3570">
              <w:t>t</w:t>
            </w:r>
            <w:r w:rsidRPr="00BF3570">
              <w:t>ständig an</w:t>
            </w:r>
          </w:p>
          <w:p w:rsidR="00AD0E3F" w:rsidRPr="00C55DCD" w:rsidRDefault="00AD0E3F" w:rsidP="00AD0E3F">
            <w:pPr>
              <w:pStyle w:val="Aufzhlungszeichen1-klein"/>
              <w:rPr>
                <w:rFonts w:cs="Arial"/>
              </w:rPr>
            </w:pPr>
            <w:r w:rsidRPr="00BF3570">
              <w:t>untersuchen die Information</w:t>
            </w:r>
            <w:r w:rsidRPr="00BF3570">
              <w:t>s</w:t>
            </w:r>
            <w:r w:rsidRPr="00BF3570">
              <w:t>vermittlung und Meinungsbi</w:t>
            </w:r>
            <w:r w:rsidRPr="00BF3570">
              <w:t>l</w:t>
            </w:r>
            <w:r w:rsidRPr="00BF3570">
              <w:t>dung in Texten der Masse</w:t>
            </w:r>
            <w:r w:rsidRPr="00BF3570">
              <w:t>n</w:t>
            </w:r>
            <w:r w:rsidRPr="00BF3570">
              <w:t>medi</w:t>
            </w:r>
            <w:r>
              <w:t>en</w:t>
            </w:r>
          </w:p>
        </w:tc>
        <w:tc>
          <w:tcPr>
            <w:tcW w:w="1120" w:type="pct"/>
            <w:gridSpan w:val="2"/>
          </w:tcPr>
          <w:p w:rsidR="00AD0E3F" w:rsidRPr="005E7556" w:rsidRDefault="00AD0E3F" w:rsidP="003B0742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6.1</w:t>
            </w:r>
            <w:r>
              <w:rPr>
                <w:rFonts w:cs="Arial"/>
                <w:sz w:val="22"/>
              </w:rPr>
              <w:tab/>
            </w:r>
            <w:r w:rsidRPr="00D81701">
              <w:rPr>
                <w:rFonts w:cs="Arial"/>
                <w:sz w:val="22"/>
              </w:rPr>
              <w:t xml:space="preserve">Prinzipien der </w:t>
            </w:r>
            <w:r>
              <w:rPr>
                <w:rFonts w:cs="Arial"/>
                <w:sz w:val="22"/>
              </w:rPr>
              <w:br/>
              <w:t>digitalen Welt: g</w:t>
            </w:r>
            <w:r w:rsidRPr="00D81701">
              <w:rPr>
                <w:rFonts w:cs="Arial"/>
                <w:sz w:val="22"/>
              </w:rPr>
              <w:t>rundlegende Prinzipien und</w:t>
            </w:r>
            <w:r>
              <w:rPr>
                <w:rFonts w:cs="Arial"/>
                <w:sz w:val="22"/>
              </w:rPr>
              <w:br/>
            </w:r>
            <w:r w:rsidRPr="00D81701">
              <w:rPr>
                <w:rFonts w:cs="Arial"/>
                <w:sz w:val="22"/>
              </w:rPr>
              <w:t>Funktionsweisen der digitalen Welt identifizieren, kennen, verstehen und bewusst nu</w:t>
            </w:r>
            <w:r w:rsidRPr="00D81701">
              <w:rPr>
                <w:rFonts w:cs="Arial"/>
                <w:sz w:val="22"/>
              </w:rPr>
              <w:t>t</w:t>
            </w:r>
            <w:r w:rsidRPr="00D81701">
              <w:rPr>
                <w:rFonts w:cs="Arial"/>
                <w:sz w:val="22"/>
              </w:rPr>
              <w:t>zen</w:t>
            </w:r>
          </w:p>
        </w:tc>
        <w:tc>
          <w:tcPr>
            <w:tcW w:w="1341" w:type="pct"/>
            <w:gridSpan w:val="2"/>
          </w:tcPr>
          <w:p w:rsidR="00AD0E3F" w:rsidRPr="00EF64FA" w:rsidRDefault="00AD0E3F" w:rsidP="003B0742">
            <w:pPr>
              <w:pStyle w:val="Aufzhlungszeichen1-klein"/>
            </w:pPr>
            <w:proofErr w:type="spellStart"/>
            <w:r w:rsidRPr="001815D0">
              <w:rPr>
                <w:spacing w:val="-3"/>
              </w:rPr>
              <w:t>Erklärvideo</w:t>
            </w:r>
            <w:proofErr w:type="spellEnd"/>
            <w:r w:rsidRPr="001815D0">
              <w:rPr>
                <w:spacing w:val="-3"/>
              </w:rPr>
              <w:t xml:space="preserve"> der Bunde</w:t>
            </w:r>
            <w:r w:rsidRPr="001815D0">
              <w:rPr>
                <w:spacing w:val="-3"/>
              </w:rPr>
              <w:t>s</w:t>
            </w:r>
            <w:r w:rsidRPr="00EF64FA">
              <w:t xml:space="preserve">zentrale für politische Bildung: </w:t>
            </w:r>
            <w:hyperlink r:id="rId18" w:history="1">
              <w:r w:rsidRPr="00EF64FA">
                <w:rPr>
                  <w:rStyle w:val="Hyperlink"/>
                  <w:rFonts w:cs="Arial"/>
                  <w:szCs w:val="22"/>
                </w:rPr>
                <w:t>http://www.bpb.de/</w:t>
              </w:r>
              <w:r>
                <w:rPr>
                  <w:rStyle w:val="Hyperlink"/>
                  <w:rFonts w:cs="Arial"/>
                  <w:szCs w:val="22"/>
                </w:rPr>
                <w:br/>
              </w:r>
              <w:proofErr w:type="spellStart"/>
              <w:r w:rsidRPr="00EF64FA">
                <w:rPr>
                  <w:rStyle w:val="Hyperlink"/>
                  <w:rFonts w:cs="Arial"/>
                  <w:szCs w:val="22"/>
                </w:rPr>
                <w:t>mediathek</w:t>
              </w:r>
              <w:proofErr w:type="spellEnd"/>
              <w:r w:rsidRPr="00EF64FA">
                <w:rPr>
                  <w:rStyle w:val="Hyperlink"/>
                  <w:rFonts w:cs="Arial"/>
                  <w:szCs w:val="22"/>
                </w:rPr>
                <w:t>/265398/</w:t>
              </w:r>
              <w:r>
                <w:rPr>
                  <w:rStyle w:val="Hyperlink"/>
                  <w:rFonts w:cs="Arial"/>
                  <w:szCs w:val="22"/>
                </w:rPr>
                <w:br/>
              </w:r>
              <w:r w:rsidRPr="00EF64FA">
                <w:rPr>
                  <w:rStyle w:val="Hyperlink"/>
                  <w:rFonts w:cs="Arial"/>
                  <w:szCs w:val="22"/>
                </w:rPr>
                <w:t>algorithmisches-denken-verstehen</w:t>
              </w:r>
            </w:hyperlink>
            <w:r w:rsidRPr="00EF64FA">
              <w:t xml:space="preserve"> </w:t>
            </w:r>
          </w:p>
          <w:p w:rsidR="00AD0E3F" w:rsidRPr="00155A16" w:rsidRDefault="00AD0E3F" w:rsidP="003B0742">
            <w:pPr>
              <w:pStyle w:val="Aufzhlungszeichen1-klein"/>
            </w:pPr>
            <w:r w:rsidRPr="00EF64FA">
              <w:rPr>
                <w:bCs/>
              </w:rPr>
              <w:t xml:space="preserve">Bayerische </w:t>
            </w:r>
            <w:proofErr w:type="spellStart"/>
            <w:r w:rsidRPr="00EF64FA">
              <w:rPr>
                <w:bCs/>
              </w:rPr>
              <w:t>Landeszen</w:t>
            </w:r>
            <w:r>
              <w:rPr>
                <w:bCs/>
              </w:rPr>
              <w:softHyphen/>
            </w:r>
            <w:r w:rsidRPr="00EF64FA">
              <w:rPr>
                <w:bCs/>
              </w:rPr>
              <w:t>trale</w:t>
            </w:r>
            <w:proofErr w:type="spellEnd"/>
            <w:r w:rsidRPr="00EF64FA">
              <w:rPr>
                <w:bCs/>
              </w:rPr>
              <w:t xml:space="preserve"> für neue Medien (BLM) (2017):</w:t>
            </w:r>
            <w:r w:rsidRPr="00EF64FA">
              <w:t xml:space="preserve"> Dein A</w:t>
            </w:r>
            <w:r w:rsidRPr="00EF64FA">
              <w:t>l</w:t>
            </w:r>
            <w:r w:rsidRPr="00EF64FA">
              <w:t>gorithmus – meine Me</w:t>
            </w:r>
            <w:r w:rsidRPr="00EF64FA">
              <w:t>i</w:t>
            </w:r>
            <w:r w:rsidRPr="00EF64FA">
              <w:t>nung! Algorithmen und ihre Bedeutung für Me</w:t>
            </w:r>
            <w:r w:rsidRPr="00EF64FA">
              <w:t>i</w:t>
            </w:r>
            <w:r w:rsidRPr="00EF64FA">
              <w:t>nungs</w:t>
            </w:r>
            <w:r>
              <w:t>bildung und D</w:t>
            </w:r>
            <w:r>
              <w:t>e</w:t>
            </w:r>
            <w:r>
              <w:t>mokratie, München:</w:t>
            </w:r>
            <w:r w:rsidRPr="00EF64FA">
              <w:t xml:space="preserve"> </w:t>
            </w:r>
            <w:hyperlink r:id="rId19" w:history="1">
              <w:r w:rsidRPr="00EF64FA">
                <w:rPr>
                  <w:rStyle w:val="Hyperlink"/>
                  <w:rFonts w:cs="Arial"/>
                  <w:szCs w:val="22"/>
                </w:rPr>
                <w:t>https://www.blm.de/</w:t>
              </w:r>
              <w:r>
                <w:rPr>
                  <w:rStyle w:val="Hyperlink"/>
                  <w:rFonts w:cs="Arial"/>
                  <w:szCs w:val="22"/>
                </w:rPr>
                <w:br/>
              </w:r>
              <w:proofErr w:type="spellStart"/>
              <w:r w:rsidRPr="00EF64FA">
                <w:rPr>
                  <w:rStyle w:val="Hyperlink"/>
                  <w:rFonts w:cs="Arial"/>
                  <w:szCs w:val="22"/>
                </w:rPr>
                <w:t>files</w:t>
              </w:r>
              <w:proofErr w:type="spellEnd"/>
              <w:r w:rsidRPr="00EF64FA">
                <w:rPr>
                  <w:rStyle w:val="Hyperlink"/>
                  <w:rFonts w:cs="Arial"/>
                  <w:szCs w:val="22"/>
                </w:rPr>
                <w:t>/pdf1/</w:t>
              </w:r>
              <w:proofErr w:type="spellStart"/>
              <w:r w:rsidRPr="00EF64FA">
                <w:rPr>
                  <w:rStyle w:val="Hyperlink"/>
                  <w:rFonts w:cs="Arial"/>
                  <w:szCs w:val="22"/>
                </w:rPr>
                <w:t>algorithmen</w:t>
              </w:r>
              <w:proofErr w:type="spellEnd"/>
              <w:r w:rsidRPr="00EF64FA">
                <w:rPr>
                  <w:rStyle w:val="Hyperlink"/>
                  <w:rFonts w:cs="Arial"/>
                  <w:szCs w:val="22"/>
                </w:rPr>
                <w:t>_</w:t>
              </w:r>
              <w:r>
                <w:rPr>
                  <w:rStyle w:val="Hyperlink"/>
                  <w:rFonts w:cs="Arial"/>
                  <w:szCs w:val="22"/>
                </w:rPr>
                <w:br/>
              </w:r>
              <w:r w:rsidRPr="00EF64FA">
                <w:rPr>
                  <w:rStyle w:val="Hyperlink"/>
                  <w:rFonts w:cs="Arial"/>
                  <w:szCs w:val="22"/>
                </w:rPr>
                <w:t>broschuere.pdf</w:t>
              </w:r>
            </w:hyperlink>
          </w:p>
        </w:tc>
      </w:tr>
      <w:tr w:rsidR="00AD0E3F" w:rsidRPr="005E7556" w:rsidTr="00EA66F7">
        <w:tc>
          <w:tcPr>
            <w:tcW w:w="951" w:type="pct"/>
            <w:gridSpan w:val="2"/>
          </w:tcPr>
          <w:p w:rsidR="00AD0E3F" w:rsidRPr="005E7556" w:rsidRDefault="00AD0E3F" w:rsidP="00085B1B">
            <w:pPr>
              <w:pStyle w:val="Listenabsatz"/>
              <w:pageBreakBefore/>
              <w:spacing w:line="240" w:lineRule="exact"/>
              <w:ind w:left="284" w:hanging="284"/>
              <w:contextualSpacing w:val="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2.</w:t>
            </w:r>
            <w:r>
              <w:rPr>
                <w:rFonts w:cs="Arial"/>
                <w:b/>
                <w:sz w:val="22"/>
              </w:rPr>
              <w:tab/>
              <w:t>Inf</w:t>
            </w:r>
            <w:r w:rsidRPr="00A76880">
              <w:rPr>
                <w:rFonts w:cs="Arial"/>
                <w:b/>
                <w:spacing w:val="-2"/>
                <w:sz w:val="22"/>
              </w:rPr>
              <w:t>ormatione</w:t>
            </w:r>
            <w:r>
              <w:rPr>
                <w:rFonts w:cs="Arial"/>
                <w:b/>
                <w:sz w:val="22"/>
              </w:rPr>
              <w:t>n so</w:t>
            </w:r>
            <w:r w:rsidRPr="00A76880">
              <w:rPr>
                <w:rFonts w:cs="Arial"/>
                <w:b/>
                <w:spacing w:val="-3"/>
                <w:sz w:val="22"/>
              </w:rPr>
              <w:t>rtieren, n</w:t>
            </w:r>
            <w:r>
              <w:rPr>
                <w:rFonts w:cs="Arial"/>
                <w:b/>
                <w:sz w:val="22"/>
              </w:rPr>
              <w:t>ach weiteren Que</w:t>
            </w:r>
            <w:r>
              <w:rPr>
                <w:rFonts w:cs="Arial"/>
                <w:b/>
                <w:sz w:val="22"/>
              </w:rPr>
              <w:t>l</w:t>
            </w:r>
            <w:r>
              <w:rPr>
                <w:rFonts w:cs="Arial"/>
                <w:b/>
                <w:sz w:val="22"/>
              </w:rPr>
              <w:t>len suchen:</w:t>
            </w:r>
          </w:p>
          <w:p w:rsidR="00AD0E3F" w:rsidRDefault="00AD0E3F" w:rsidP="00CC7E74">
            <w:pPr>
              <w:pStyle w:val="Aufzhlungszeichen1-klein"/>
              <w:ind w:left="313"/>
            </w:pPr>
            <w:r>
              <w:t xml:space="preserve">Clusterbildung, </w:t>
            </w:r>
            <w:r>
              <w:br/>
              <w:t>Herausar</w:t>
            </w:r>
            <w:r>
              <w:softHyphen/>
              <w:t>beiten von Aspekten</w:t>
            </w:r>
          </w:p>
          <w:p w:rsidR="00AD0E3F" w:rsidRPr="005E7556" w:rsidRDefault="00AD0E3F" w:rsidP="00CC7E74">
            <w:pPr>
              <w:pStyle w:val="Aufzhlungszeichen1-klein"/>
              <w:ind w:left="313"/>
            </w:pPr>
            <w:r>
              <w:t xml:space="preserve">Ergänzung der Informationen durch eigene </w:t>
            </w:r>
            <w:r>
              <w:br/>
              <w:t>Recherche</w:t>
            </w:r>
          </w:p>
        </w:tc>
        <w:tc>
          <w:tcPr>
            <w:tcW w:w="1589" w:type="pct"/>
            <w:gridSpan w:val="4"/>
          </w:tcPr>
          <w:p w:rsidR="00AD0E3F" w:rsidRDefault="00AD0E3F" w:rsidP="00AD0E3F">
            <w:pPr>
              <w:pStyle w:val="Aufzhlungszeichen1-klein"/>
            </w:pPr>
            <w:r w:rsidRPr="00BF3570">
              <w:t>beherrschen Verfahren des prozesshaften Schreibens. (Stoffsammlu</w:t>
            </w:r>
            <w:r>
              <w:t>ng)</w:t>
            </w:r>
          </w:p>
          <w:p w:rsidR="00AD0E3F" w:rsidRDefault="00AD0E3F" w:rsidP="00AD0E3F">
            <w:pPr>
              <w:pStyle w:val="Aufzhlungszeichen1-klein"/>
            </w:pPr>
            <w:r w:rsidRPr="00FB2CDB">
              <w:t>nutzen selbstständig Bücher und Medien zur Recherche und berücksichtigen zune</w:t>
            </w:r>
            <w:r w:rsidRPr="00FB2CDB">
              <w:t>h</w:t>
            </w:r>
            <w:r w:rsidRPr="00FB2CDB">
              <w:t>mend fachübergreifende A</w:t>
            </w:r>
            <w:r w:rsidRPr="00FB2CDB">
              <w:t>s</w:t>
            </w:r>
            <w:r w:rsidRPr="00FB2CDB">
              <w:t>pekte. (z. B. Fachbücher, Suchmaschinen des Internets und das Internet)</w:t>
            </w:r>
          </w:p>
          <w:p w:rsidR="00AD0E3F" w:rsidRPr="00CE044A" w:rsidRDefault="00AD0E3F" w:rsidP="00AD0E3F">
            <w:pPr>
              <w:pStyle w:val="Aufzhlungszeichen1-klein"/>
            </w:pPr>
            <w:r w:rsidRPr="00BF3570">
              <w:t>untersuchen die Information</w:t>
            </w:r>
            <w:r w:rsidRPr="00BF3570">
              <w:t>s</w:t>
            </w:r>
            <w:r w:rsidRPr="00BF3570">
              <w:t>vermittlung und Meinungsbi</w:t>
            </w:r>
            <w:r w:rsidRPr="00BF3570">
              <w:t>l</w:t>
            </w:r>
            <w:r w:rsidRPr="00BF3570">
              <w:t>dung in Texten der Masse</w:t>
            </w:r>
            <w:r w:rsidRPr="00BF3570">
              <w:t>n</w:t>
            </w:r>
            <w:r w:rsidRPr="00BF3570">
              <w:t>medi</w:t>
            </w:r>
            <w:r>
              <w:t>en</w:t>
            </w:r>
          </w:p>
        </w:tc>
        <w:tc>
          <w:tcPr>
            <w:tcW w:w="1120" w:type="pct"/>
            <w:gridSpan w:val="2"/>
          </w:tcPr>
          <w:p w:rsidR="00AD0E3F" w:rsidRPr="005E7556" w:rsidRDefault="00AD0E3F" w:rsidP="003B0742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6.4</w:t>
            </w:r>
            <w:r>
              <w:rPr>
                <w:rFonts w:cs="Arial"/>
                <w:sz w:val="22"/>
              </w:rPr>
              <w:tab/>
            </w:r>
            <w:r w:rsidRPr="00D81701">
              <w:rPr>
                <w:rFonts w:cs="Arial"/>
                <w:sz w:val="22"/>
              </w:rPr>
              <w:t xml:space="preserve">Bedeutung von </w:t>
            </w:r>
            <w:r>
              <w:rPr>
                <w:rFonts w:cs="Arial"/>
                <w:sz w:val="22"/>
              </w:rPr>
              <w:br/>
            </w:r>
            <w:r w:rsidRPr="00D81701">
              <w:rPr>
                <w:rFonts w:cs="Arial"/>
                <w:sz w:val="22"/>
              </w:rPr>
              <w:t>Algorithmen: Ei</w:t>
            </w:r>
            <w:r w:rsidRPr="00D81701">
              <w:rPr>
                <w:rFonts w:cs="Arial"/>
                <w:sz w:val="22"/>
              </w:rPr>
              <w:t>n</w:t>
            </w:r>
            <w:r w:rsidRPr="00D81701">
              <w:rPr>
                <w:rFonts w:cs="Arial"/>
                <w:sz w:val="22"/>
              </w:rPr>
              <w:t>flüsse von Alg</w:t>
            </w:r>
            <w:r w:rsidRPr="00D81701">
              <w:rPr>
                <w:rFonts w:cs="Arial"/>
                <w:sz w:val="22"/>
              </w:rPr>
              <w:t>o</w:t>
            </w:r>
            <w:r w:rsidRPr="00D81701">
              <w:rPr>
                <w:rFonts w:cs="Arial"/>
                <w:sz w:val="22"/>
              </w:rPr>
              <w:t>rithmen und</w:t>
            </w:r>
            <w:r>
              <w:rPr>
                <w:rFonts w:cs="Arial"/>
                <w:sz w:val="22"/>
              </w:rPr>
              <w:br/>
            </w:r>
            <w:r w:rsidRPr="00D81701">
              <w:rPr>
                <w:rFonts w:cs="Arial"/>
                <w:sz w:val="22"/>
              </w:rPr>
              <w:t>Auswirkung der Automatisierung von Prozessen in der digitalen Welt beschreiben und reflektieren</w:t>
            </w:r>
          </w:p>
        </w:tc>
        <w:tc>
          <w:tcPr>
            <w:tcW w:w="1341" w:type="pct"/>
            <w:gridSpan w:val="2"/>
          </w:tcPr>
          <w:p w:rsidR="00AD0E3F" w:rsidRDefault="00AD0E3F" w:rsidP="003B0742">
            <w:pPr>
              <w:spacing w:line="240" w:lineRule="exac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Mögliche weitere Quellen:</w:t>
            </w:r>
          </w:p>
          <w:p w:rsidR="00AD0E3F" w:rsidRPr="007B3439" w:rsidRDefault="00C568F2" w:rsidP="003B0742">
            <w:pPr>
              <w:pStyle w:val="Aufzhlungszeichen1-klein"/>
              <w:rPr>
                <w:rFonts w:cs="Arial"/>
                <w:szCs w:val="22"/>
              </w:rPr>
            </w:pPr>
            <w:hyperlink r:id="rId20" w:history="1">
              <w:r w:rsidR="00AD0E3F" w:rsidRPr="007B3439">
                <w:rPr>
                  <w:rStyle w:val="Hyperlink"/>
                  <w:rFonts w:cs="Arial"/>
                  <w:szCs w:val="22"/>
                </w:rPr>
                <w:t>https://www.tagder</w:t>
              </w:r>
              <w:r w:rsidR="00AD0E3F">
                <w:rPr>
                  <w:rStyle w:val="Hyperlink"/>
                  <w:rFonts w:cs="Arial"/>
                  <w:szCs w:val="22"/>
                </w:rPr>
                <w:t xml:space="preserve"> </w:t>
              </w:r>
              <w:r w:rsidR="00AD0E3F" w:rsidRPr="007B3439">
                <w:rPr>
                  <w:rStyle w:val="Hyperlink"/>
                  <w:rFonts w:cs="Arial"/>
                  <w:szCs w:val="22"/>
                </w:rPr>
                <w:t>m</w:t>
              </w:r>
              <w:r w:rsidR="00AD0E3F" w:rsidRPr="007B3439">
                <w:rPr>
                  <w:rStyle w:val="Hyperlink"/>
                  <w:rFonts w:cs="Arial"/>
                  <w:szCs w:val="22"/>
                </w:rPr>
                <w:t>e</w:t>
              </w:r>
              <w:r w:rsidR="00AD0E3F" w:rsidRPr="007B3439">
                <w:rPr>
                  <w:rStyle w:val="Hyperlink"/>
                  <w:rFonts w:cs="Arial"/>
                  <w:szCs w:val="22"/>
                </w:rPr>
                <w:t>dienkompetenz.de/</w:t>
              </w:r>
              <w:r w:rsidR="00AD0E3F">
                <w:rPr>
                  <w:rStyle w:val="Hyperlink"/>
                  <w:rFonts w:cs="Arial"/>
                  <w:szCs w:val="22"/>
                </w:rPr>
                <w:br/>
              </w:r>
              <w:proofErr w:type="spellStart"/>
              <w:r w:rsidR="00AD0E3F" w:rsidRPr="007B3439">
                <w:rPr>
                  <w:rStyle w:val="Hyperlink"/>
                  <w:rFonts w:cs="Arial"/>
                  <w:szCs w:val="22"/>
                </w:rPr>
                <w:t>algorithmen</w:t>
              </w:r>
              <w:proofErr w:type="spellEnd"/>
              <w:r w:rsidR="00AD0E3F" w:rsidRPr="007B3439">
                <w:rPr>
                  <w:rStyle w:val="Hyperlink"/>
                  <w:rFonts w:cs="Arial"/>
                  <w:szCs w:val="22"/>
                </w:rPr>
                <w:t>-im-unterricht/</w:t>
              </w:r>
            </w:hyperlink>
            <w:r w:rsidR="00AD0E3F" w:rsidRPr="007B3439">
              <w:rPr>
                <w:rFonts w:cs="Arial"/>
                <w:szCs w:val="22"/>
              </w:rPr>
              <w:t xml:space="preserve"> </w:t>
            </w:r>
          </w:p>
          <w:p w:rsidR="00AD0E3F" w:rsidRPr="007B3439" w:rsidRDefault="00C568F2" w:rsidP="003B0742">
            <w:pPr>
              <w:pStyle w:val="Aufzhlungszeichen1-klein"/>
              <w:rPr>
                <w:rFonts w:cs="Arial"/>
              </w:rPr>
            </w:pPr>
            <w:hyperlink r:id="rId21" w:history="1">
              <w:r w:rsidR="00AD0E3F" w:rsidRPr="007B3439">
                <w:rPr>
                  <w:rStyle w:val="Hyperlink"/>
                  <w:rFonts w:cs="Arial"/>
                  <w:szCs w:val="22"/>
                </w:rPr>
                <w:t>http://www.bpb.de/</w:t>
              </w:r>
            </w:hyperlink>
            <w:r w:rsidR="00AD0E3F" w:rsidRPr="007B3439">
              <w:rPr>
                <w:rFonts w:cs="Arial"/>
                <w:szCs w:val="22"/>
              </w:rPr>
              <w:t xml:space="preserve"> </w:t>
            </w:r>
            <w:r w:rsidR="00AD0E3F" w:rsidRPr="007B3439">
              <w:rPr>
                <w:rFonts w:cs="Arial"/>
              </w:rPr>
              <w:t xml:space="preserve">  </w:t>
            </w:r>
          </w:p>
        </w:tc>
      </w:tr>
      <w:tr w:rsidR="00AD0E3F" w:rsidRPr="00C3022A" w:rsidTr="00EA66F7">
        <w:tc>
          <w:tcPr>
            <w:tcW w:w="951" w:type="pct"/>
            <w:gridSpan w:val="2"/>
          </w:tcPr>
          <w:p w:rsidR="00AD0E3F" w:rsidRPr="005E7556" w:rsidRDefault="00AD0E3F" w:rsidP="00085B1B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3.</w:t>
            </w:r>
            <w:r>
              <w:rPr>
                <w:rFonts w:cs="Arial"/>
                <w:b/>
                <w:sz w:val="22"/>
              </w:rPr>
              <w:tab/>
              <w:t>Planen und Verfassen des ei</w:t>
            </w:r>
            <w:r w:rsidRPr="00A76880">
              <w:rPr>
                <w:rFonts w:cs="Arial"/>
                <w:b/>
                <w:spacing w:val="-3"/>
                <w:sz w:val="22"/>
              </w:rPr>
              <w:t>genen Textes</w:t>
            </w:r>
            <w:r>
              <w:rPr>
                <w:rFonts w:cs="Arial"/>
                <w:b/>
                <w:spacing w:val="-3"/>
                <w:sz w:val="22"/>
              </w:rPr>
              <w:t>:</w:t>
            </w:r>
          </w:p>
          <w:p w:rsidR="00AD0E3F" w:rsidRDefault="00AD0E3F" w:rsidP="00CC7E74">
            <w:pPr>
              <w:pStyle w:val="Aufzhlungszeichen1-klein"/>
              <w:ind w:left="313"/>
            </w:pPr>
            <w:r>
              <w:t>Er</w:t>
            </w:r>
            <w:r w:rsidRPr="00EA0E5A">
              <w:rPr>
                <w:spacing w:val="-2"/>
              </w:rPr>
              <w:t>stellen eine</w:t>
            </w:r>
            <w:r>
              <w:t>r Gliederung</w:t>
            </w:r>
            <w:r w:rsidRPr="00574CCA">
              <w:t xml:space="preserve"> </w:t>
            </w:r>
            <w:r w:rsidRPr="005E7556">
              <w:t xml:space="preserve"> </w:t>
            </w:r>
          </w:p>
          <w:p w:rsidR="00AD0E3F" w:rsidRDefault="00AD0E3F" w:rsidP="00CC7E74">
            <w:pPr>
              <w:pStyle w:val="Aufzhlungszeichen1-klein"/>
              <w:ind w:left="313"/>
            </w:pPr>
            <w:r>
              <w:t>Schreiben eines Entwurfs</w:t>
            </w:r>
          </w:p>
          <w:p w:rsidR="00AD0E3F" w:rsidRPr="005E7556" w:rsidRDefault="00AD0E3F" w:rsidP="00CC7E74">
            <w:pPr>
              <w:pStyle w:val="Aufzhlungszeichen1-klein"/>
              <w:ind w:left="313"/>
            </w:pPr>
            <w:r>
              <w:t>Schreibkonf</w:t>
            </w:r>
            <w:r>
              <w:t>e</w:t>
            </w:r>
            <w:r>
              <w:t>renz zu den e</w:t>
            </w:r>
            <w:r>
              <w:t>r</w:t>
            </w:r>
            <w:r>
              <w:t>stellten Texten</w:t>
            </w:r>
          </w:p>
        </w:tc>
        <w:tc>
          <w:tcPr>
            <w:tcW w:w="1589" w:type="pct"/>
            <w:gridSpan w:val="4"/>
          </w:tcPr>
          <w:p w:rsidR="00AD0E3F" w:rsidRPr="00945783" w:rsidRDefault="00AD0E3F" w:rsidP="00AD0E3F">
            <w:pPr>
              <w:pStyle w:val="Aufzhlungszeichen1-klein"/>
            </w:pPr>
            <w:r w:rsidRPr="00356BE2">
              <w:t>beherrschen Verfahren des prozesshaften Schreibens. (Planung: Zielsetzung, A</w:t>
            </w:r>
            <w:r w:rsidRPr="00356BE2">
              <w:t>r</w:t>
            </w:r>
            <w:r w:rsidRPr="00356BE2">
              <w:t>beitshypothesen, Gliederung, Stoffsammlung; Entwürfe und deren inhaltliche und sprac</w:t>
            </w:r>
            <w:r w:rsidRPr="00356BE2">
              <w:t>h</w:t>
            </w:r>
            <w:r w:rsidRPr="00356BE2">
              <w:t>liche Überarbeitung (auch rechtschriftlich, evtl. unter Nutzung v</w:t>
            </w:r>
            <w:r>
              <w:t>on Textverarbe</w:t>
            </w:r>
            <w:r>
              <w:t>i</w:t>
            </w:r>
            <w:r>
              <w:t>tungsprogrammen</w:t>
            </w:r>
            <w:r w:rsidRPr="00356BE2">
              <w:t>)</w:t>
            </w:r>
          </w:p>
        </w:tc>
        <w:tc>
          <w:tcPr>
            <w:tcW w:w="1120" w:type="pct"/>
            <w:gridSpan w:val="2"/>
          </w:tcPr>
          <w:p w:rsidR="00AD0E3F" w:rsidRPr="005E7556" w:rsidRDefault="00AD0E3F" w:rsidP="003B0742">
            <w:pPr>
              <w:tabs>
                <w:tab w:val="clear" w:pos="284"/>
                <w:tab w:val="left" w:pos="364"/>
              </w:tabs>
              <w:spacing w:line="240" w:lineRule="exact"/>
              <w:ind w:left="364" w:hanging="36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6.4</w:t>
            </w:r>
            <w:r>
              <w:rPr>
                <w:rFonts w:cs="Arial"/>
                <w:sz w:val="22"/>
              </w:rPr>
              <w:tab/>
            </w:r>
            <w:r w:rsidRPr="00D81701">
              <w:rPr>
                <w:rFonts w:cs="Arial"/>
                <w:sz w:val="22"/>
              </w:rPr>
              <w:t>Bedeutung von Algorithmen: Ei</w:t>
            </w:r>
            <w:r w:rsidRPr="00D81701">
              <w:rPr>
                <w:rFonts w:cs="Arial"/>
                <w:sz w:val="22"/>
              </w:rPr>
              <w:t>n</w:t>
            </w:r>
            <w:r w:rsidRPr="00D81701">
              <w:rPr>
                <w:rFonts w:cs="Arial"/>
                <w:sz w:val="22"/>
              </w:rPr>
              <w:t>flüsse von Alg</w:t>
            </w:r>
            <w:r w:rsidRPr="00D81701">
              <w:rPr>
                <w:rFonts w:cs="Arial"/>
                <w:sz w:val="22"/>
              </w:rPr>
              <w:t>o</w:t>
            </w:r>
            <w:r w:rsidRPr="00D81701">
              <w:rPr>
                <w:rFonts w:cs="Arial"/>
                <w:sz w:val="22"/>
              </w:rPr>
              <w:t>rithmen und</w:t>
            </w:r>
            <w:r>
              <w:rPr>
                <w:rFonts w:cs="Arial"/>
                <w:sz w:val="22"/>
              </w:rPr>
              <w:br/>
            </w:r>
            <w:r w:rsidRPr="00D81701">
              <w:rPr>
                <w:rFonts w:cs="Arial"/>
                <w:sz w:val="22"/>
              </w:rPr>
              <w:t>Auswirkung der Automatisierung von Prozessen in der digitalen Welt beschreiben und reflektieren</w:t>
            </w:r>
          </w:p>
        </w:tc>
        <w:tc>
          <w:tcPr>
            <w:tcW w:w="1341" w:type="pct"/>
            <w:gridSpan w:val="2"/>
          </w:tcPr>
          <w:p w:rsidR="00AD0E3F" w:rsidRDefault="00AD0E3F" w:rsidP="003B0742">
            <w:pPr>
              <w:pStyle w:val="Aufzhlungszeichen1-klein"/>
              <w:numPr>
                <w:ilvl w:val="0"/>
                <w:numId w:val="0"/>
              </w:numPr>
            </w:pPr>
            <w:r>
              <w:t>Zur Methode der Schrei</w:t>
            </w:r>
            <w:r>
              <w:t>b</w:t>
            </w:r>
            <w:r>
              <w:t>konferenz:</w:t>
            </w:r>
          </w:p>
          <w:p w:rsidR="00AD0E3F" w:rsidRPr="00C3022A" w:rsidRDefault="00C568F2" w:rsidP="003B0742">
            <w:pPr>
              <w:pStyle w:val="Aufzhlungszeichen1-klein"/>
            </w:pPr>
            <w:hyperlink r:id="rId22" w:history="1">
              <w:r w:rsidR="00AD0E3F" w:rsidRPr="00C3022A">
                <w:rPr>
                  <w:rStyle w:val="Hyperlink"/>
                  <w:rFonts w:cs="Arial"/>
                  <w:szCs w:val="22"/>
                </w:rPr>
                <w:t>https://www.methoden</w:t>
              </w:r>
              <w:r w:rsidR="00AD0E3F">
                <w:rPr>
                  <w:rStyle w:val="Hyperlink"/>
                  <w:rFonts w:cs="Arial"/>
                  <w:szCs w:val="22"/>
                </w:rPr>
                <w:t xml:space="preserve"> </w:t>
              </w:r>
              <w:r w:rsidR="00AD0E3F" w:rsidRPr="0050385C">
                <w:rPr>
                  <w:rStyle w:val="Hyperlink"/>
                  <w:rFonts w:cs="Arial"/>
                  <w:spacing w:val="-2"/>
                  <w:szCs w:val="22"/>
                </w:rPr>
                <w:t xml:space="preserve">kartei.uni-oldenburg.de/ </w:t>
              </w:r>
              <w:proofErr w:type="spellStart"/>
              <w:r w:rsidR="00AD0E3F" w:rsidRPr="00C3022A">
                <w:rPr>
                  <w:rStyle w:val="Hyperlink"/>
                  <w:rFonts w:cs="Arial"/>
                  <w:szCs w:val="22"/>
                </w:rPr>
                <w:t>uni_methode</w:t>
              </w:r>
              <w:proofErr w:type="spellEnd"/>
              <w:r w:rsidR="00AD0E3F" w:rsidRPr="00C3022A">
                <w:rPr>
                  <w:rStyle w:val="Hyperlink"/>
                  <w:rFonts w:cs="Arial"/>
                  <w:szCs w:val="22"/>
                </w:rPr>
                <w:t>/schreib</w:t>
              </w:r>
              <w:r w:rsidR="00AD0E3F">
                <w:rPr>
                  <w:rStyle w:val="Hyperlink"/>
                  <w:rFonts w:cs="Arial"/>
                  <w:szCs w:val="22"/>
                </w:rPr>
                <w:br/>
              </w:r>
              <w:proofErr w:type="spellStart"/>
              <w:r w:rsidR="00AD0E3F" w:rsidRPr="00C3022A">
                <w:rPr>
                  <w:rStyle w:val="Hyperlink"/>
                  <w:rFonts w:cs="Arial"/>
                  <w:szCs w:val="22"/>
                </w:rPr>
                <w:t>konferenz</w:t>
              </w:r>
              <w:proofErr w:type="spellEnd"/>
              <w:r w:rsidR="00AD0E3F" w:rsidRPr="00C3022A">
                <w:rPr>
                  <w:rStyle w:val="Hyperlink"/>
                  <w:rFonts w:cs="Arial"/>
                  <w:szCs w:val="22"/>
                </w:rPr>
                <w:t>/</w:t>
              </w:r>
            </w:hyperlink>
            <w:r w:rsidR="00AD0E3F">
              <w:t xml:space="preserve"> </w:t>
            </w:r>
          </w:p>
        </w:tc>
      </w:tr>
    </w:tbl>
    <w:p w:rsidR="00370A0D" w:rsidRPr="005E7556" w:rsidRDefault="00370A0D" w:rsidP="00370A0D">
      <w:pPr>
        <w:rPr>
          <w:rFonts w:cs="Arial"/>
        </w:rPr>
      </w:pPr>
    </w:p>
    <w:sectPr w:rsidR="00370A0D" w:rsidRPr="005E7556" w:rsidSect="00EA66F7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 w:code="9"/>
      <w:pgMar w:top="1474" w:right="1247" w:bottom="1418" w:left="1247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1E4" w:rsidRDefault="003651E4" w:rsidP="003651E4">
      <w:r>
        <w:separator/>
      </w:r>
    </w:p>
  </w:endnote>
  <w:endnote w:type="continuationSeparator" w:id="0">
    <w:p w:rsidR="003651E4" w:rsidRDefault="003651E4" w:rsidP="00365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 BT">
    <w:panose1 w:val="00000000000000000000"/>
    <w:charset w:val="6F"/>
    <w:family w:val="decorative"/>
    <w:notTrueType/>
    <w:pitch w:val="variable"/>
    <w:sig w:usb0="00000001" w:usb1="00000000" w:usb2="00000000" w:usb3="00000000" w:csb0="00000000" w:csb1="00000000"/>
  </w:font>
  <w:font w:name="AdLib Win95BT">
    <w:altName w:val="Courier New"/>
    <w:charset w:val="00"/>
    <w:family w:val="decorative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  <w:sig w:usb0="00000000" w:usb1="500078FF" w:usb2="00000021" w:usb3="00000000" w:csb0="000001BF" w:csb1="00000000"/>
  </w:font>
  <w:font w:name="Liberation Sans">
    <w:altName w:val="Arial"/>
    <w:panose1 w:val="020B06040202020202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panose1 w:val="02070409020205020404"/>
    <w:charset w:val="00"/>
    <w:family w:val="modern"/>
    <w:pitch w:val="fixed"/>
    <w:sig w:usb0="00000000" w:usb1="400078FF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1E4" w:rsidRDefault="003651E4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8F2" w:rsidRDefault="00C568F2" w:rsidP="00C568F2">
    <w:pPr>
      <w:pStyle w:val="Fuzeile"/>
    </w:pPr>
    <w:r>
      <w:t>QUA-LiS NRW, Arbeitsbereich 4, fachlich verantwortlich: Eva Pertzel &amp; Dr. Anna Ulrike Franken</w:t>
    </w:r>
  </w:p>
  <w:p w:rsidR="003651E4" w:rsidRDefault="003651E4">
    <w:pPr>
      <w:pStyle w:val="Fuzeil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1E4" w:rsidRDefault="003651E4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1E4" w:rsidRDefault="003651E4" w:rsidP="003651E4">
      <w:r>
        <w:separator/>
      </w:r>
    </w:p>
  </w:footnote>
  <w:footnote w:type="continuationSeparator" w:id="0">
    <w:p w:rsidR="003651E4" w:rsidRDefault="003651E4" w:rsidP="00365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1E4" w:rsidRDefault="003651E4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1E4" w:rsidRDefault="003651E4" w:rsidP="003651E4">
    <w:pPr>
      <w:pStyle w:val="Kopfzeile"/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4422140</wp:posOffset>
          </wp:positionH>
          <wp:positionV relativeFrom="paragraph">
            <wp:posOffset>-197485</wp:posOffset>
          </wp:positionV>
          <wp:extent cx="1990725" cy="533400"/>
          <wp:effectExtent l="0" t="0" r="9525" b="0"/>
          <wp:wrapTight wrapText="bothSides">
            <wp:wrapPolygon edited="0">
              <wp:start x="0" y="0"/>
              <wp:lineTo x="0" y="20829"/>
              <wp:lineTo x="21497" y="20829"/>
              <wp:lineTo x="21497" y="0"/>
              <wp:lineTo x="0" y="0"/>
            </wp:wrapPolygon>
          </wp:wrapTight>
          <wp:docPr id="2" name="Grafik 2" descr="QUA-LiS-Logo-Farb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QUA-LiS-Logo-Farb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:rsidR="003651E4" w:rsidRDefault="003651E4" w:rsidP="003651E4">
    <w:pPr>
      <w:pStyle w:val="Kopfzeile"/>
    </w:pPr>
  </w:p>
  <w:p w:rsidR="003651E4" w:rsidRDefault="003651E4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1E4" w:rsidRDefault="003651E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5CB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EEE6D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CCD1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A5CAE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8328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50EC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E038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724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6747E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9E63056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Arial Black" w:hAnsi="Arial Black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E915EF"/>
    <w:multiLevelType w:val="hybridMultilevel"/>
    <w:tmpl w:val="46C433A4"/>
    <w:lvl w:ilvl="0" w:tplc="102249FE">
      <w:start w:val="1"/>
      <w:numFmt w:val="bullet"/>
      <w:pStyle w:val="Aufzhlungszeichen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7725A68"/>
    <w:multiLevelType w:val="multilevel"/>
    <w:tmpl w:val="39248CA6"/>
    <w:lvl w:ilvl="0">
      <w:start w:val="1"/>
      <w:numFmt w:val="bullet"/>
      <w:lvlText w:val=""/>
      <w:lvlJc w:val="left"/>
      <w:pPr>
        <w:tabs>
          <w:tab w:val="num" w:pos="814"/>
        </w:tabs>
        <w:ind w:left="737" w:hanging="283"/>
      </w:pPr>
      <w:rPr>
        <w:rFonts w:ascii="Wingdings" w:hAnsi="Wingdings" w:hint="default"/>
        <w:sz w:val="18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90770F6"/>
    <w:multiLevelType w:val="singleLevel"/>
    <w:tmpl w:val="405A1A5E"/>
    <w:lvl w:ilvl="0">
      <w:start w:val="1"/>
      <w:numFmt w:val="bullet"/>
      <w:lvlText w:val="*"/>
      <w:lvlJc w:val="left"/>
      <w:pPr>
        <w:tabs>
          <w:tab w:val="num" w:pos="927"/>
        </w:tabs>
        <w:ind w:left="851" w:hanging="284"/>
      </w:pPr>
      <w:rPr>
        <w:rFonts w:ascii="Arial" w:hAnsi="Arial" w:hint="default"/>
        <w:sz w:val="32"/>
      </w:rPr>
    </w:lvl>
  </w:abstractNum>
  <w:abstractNum w:abstractNumId="14">
    <w:nsid w:val="105F4347"/>
    <w:multiLevelType w:val="multilevel"/>
    <w:tmpl w:val="7DE66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1343638"/>
    <w:multiLevelType w:val="singleLevel"/>
    <w:tmpl w:val="2AB268A4"/>
    <w:lvl w:ilvl="0">
      <w:start w:val="1"/>
      <w:numFmt w:val="bullet"/>
      <w:lvlText w:val=""/>
      <w:lvlJc w:val="left"/>
      <w:pPr>
        <w:tabs>
          <w:tab w:val="num" w:pos="454"/>
        </w:tabs>
        <w:ind w:left="454" w:hanging="454"/>
      </w:pPr>
      <w:rPr>
        <w:rFonts w:ascii="ZapfDingbats BT" w:hAnsi="ZapfDingbats BT" w:hint="default"/>
        <w:sz w:val="20"/>
      </w:rPr>
    </w:lvl>
  </w:abstractNum>
  <w:abstractNum w:abstractNumId="16">
    <w:nsid w:val="150F098A"/>
    <w:multiLevelType w:val="singleLevel"/>
    <w:tmpl w:val="C730FB88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dLib Win95BT" w:hAnsi="AdLib Win95BT" w:hint="default"/>
        <w:sz w:val="24"/>
      </w:rPr>
    </w:lvl>
  </w:abstractNum>
  <w:abstractNum w:abstractNumId="17">
    <w:nsid w:val="185E7642"/>
    <w:multiLevelType w:val="multilevel"/>
    <w:tmpl w:val="235E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B582AF3"/>
    <w:multiLevelType w:val="singleLevel"/>
    <w:tmpl w:val="871E071C"/>
    <w:lvl w:ilvl="0">
      <w:start w:val="1"/>
      <w:numFmt w:val="bullet"/>
      <w:lvlText w:val=""/>
      <w:lvlJc w:val="left"/>
      <w:pPr>
        <w:tabs>
          <w:tab w:val="num" w:pos="1778"/>
        </w:tabs>
        <w:ind w:left="1645" w:hanging="227"/>
      </w:pPr>
      <w:rPr>
        <w:rFonts w:ascii="Symbol" w:hAnsi="Symbol" w:hint="default"/>
        <w:sz w:val="26"/>
      </w:rPr>
    </w:lvl>
  </w:abstractNum>
  <w:abstractNum w:abstractNumId="19">
    <w:nsid w:val="22F121A7"/>
    <w:multiLevelType w:val="hybridMultilevel"/>
    <w:tmpl w:val="386022C0"/>
    <w:lvl w:ilvl="0" w:tplc="1564EB44">
      <w:start w:val="1"/>
      <w:numFmt w:val="bullet"/>
      <w:pStyle w:val="Aufzhlungszeichen2-klein"/>
      <w:lvlText w:val="–"/>
      <w:lvlJc w:val="left"/>
      <w:pPr>
        <w:tabs>
          <w:tab w:val="num" w:pos="567"/>
        </w:tabs>
        <w:ind w:left="567" w:hanging="283"/>
      </w:pPr>
      <w:rPr>
        <w:rFonts w:ascii="Arial Black" w:hAnsi="Arial Black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38E2F89"/>
    <w:multiLevelType w:val="hybridMultilevel"/>
    <w:tmpl w:val="D5BC36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6643B0"/>
    <w:multiLevelType w:val="multilevel"/>
    <w:tmpl w:val="C770BD62"/>
    <w:lvl w:ilvl="0">
      <w:start w:val="1"/>
      <w:numFmt w:val="bullet"/>
      <w:lvlText w:val="&gt;"/>
      <w:lvlJc w:val="left"/>
      <w:pPr>
        <w:tabs>
          <w:tab w:val="num" w:pos="927"/>
        </w:tabs>
        <w:ind w:left="850" w:hanging="283"/>
      </w:pPr>
      <w:rPr>
        <w:rFonts w:ascii="Arial Black" w:hAnsi="Arial Black" w:hint="default"/>
        <w:sz w:val="18"/>
        <w:szCs w:val="18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FEB7B78"/>
    <w:multiLevelType w:val="multilevel"/>
    <w:tmpl w:val="12EEA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66626C"/>
    <w:multiLevelType w:val="multilevel"/>
    <w:tmpl w:val="61C40C3A"/>
    <w:lvl w:ilvl="0">
      <w:start w:val="1"/>
      <w:numFmt w:val="bullet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2F3F9A"/>
    <w:multiLevelType w:val="hybridMultilevel"/>
    <w:tmpl w:val="64E040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232C23"/>
    <w:multiLevelType w:val="hybridMultilevel"/>
    <w:tmpl w:val="20FCB790"/>
    <w:lvl w:ilvl="0" w:tplc="C75CBB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4E1F86"/>
    <w:multiLevelType w:val="singleLevel"/>
    <w:tmpl w:val="DC1826C4"/>
    <w:lvl w:ilvl="0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sz w:val="28"/>
      </w:rPr>
    </w:lvl>
  </w:abstractNum>
  <w:abstractNum w:abstractNumId="27">
    <w:nsid w:val="56F9510C"/>
    <w:multiLevelType w:val="multilevel"/>
    <w:tmpl w:val="A872A586"/>
    <w:lvl w:ilvl="0">
      <w:start w:val="1"/>
      <w:numFmt w:val="bullet"/>
      <w:lvlText w:val=""/>
      <w:lvlJc w:val="left"/>
      <w:pPr>
        <w:tabs>
          <w:tab w:val="num" w:pos="284"/>
        </w:tabs>
        <w:ind w:left="0" w:firstLine="284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8476FDF"/>
    <w:multiLevelType w:val="hybridMultilevel"/>
    <w:tmpl w:val="B33813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251DDF"/>
    <w:multiLevelType w:val="hybridMultilevel"/>
    <w:tmpl w:val="76EE0184"/>
    <w:lvl w:ilvl="0" w:tplc="AC2EF60C">
      <w:start w:val="1"/>
      <w:numFmt w:val="bullet"/>
      <w:pStyle w:val="Aufzhlungszeichen2"/>
      <w:lvlText w:val="–"/>
      <w:lvlJc w:val="left"/>
      <w:pPr>
        <w:tabs>
          <w:tab w:val="num" w:pos="568"/>
        </w:tabs>
        <w:ind w:left="568" w:hanging="284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262977"/>
    <w:multiLevelType w:val="hybridMultilevel"/>
    <w:tmpl w:val="20FCB790"/>
    <w:lvl w:ilvl="0" w:tplc="C75CBB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DD22F0"/>
    <w:multiLevelType w:val="hybridMultilevel"/>
    <w:tmpl w:val="002252C4"/>
    <w:lvl w:ilvl="0" w:tplc="18780CB4">
      <w:start w:val="1"/>
      <w:numFmt w:val="bullet"/>
      <w:pStyle w:val="Aufzhlungszeichen1-klei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49B47F4"/>
    <w:multiLevelType w:val="hybridMultilevel"/>
    <w:tmpl w:val="1272E9E6"/>
    <w:lvl w:ilvl="0" w:tplc="170C888E">
      <w:start w:val="1"/>
      <w:numFmt w:val="bullet"/>
      <w:lvlText w:val="&gt;"/>
      <w:lvlJc w:val="left"/>
      <w:pPr>
        <w:tabs>
          <w:tab w:val="num" w:pos="-31680"/>
        </w:tabs>
        <w:ind w:left="964" w:hanging="397"/>
      </w:pPr>
      <w:rPr>
        <w:rFonts w:ascii="Arial Black" w:hAnsi="Arial Black" w:hint="default"/>
        <w:sz w:val="18"/>
        <w:szCs w:val="18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B7D5813"/>
    <w:multiLevelType w:val="multilevel"/>
    <w:tmpl w:val="72A0F62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D753E3"/>
    <w:multiLevelType w:val="singleLevel"/>
    <w:tmpl w:val="7ADE191E"/>
    <w:lvl w:ilvl="0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 Black" w:hAnsi="Arial Black" w:hint="default"/>
        <w:sz w:val="22"/>
        <w:szCs w:val="22"/>
      </w:rPr>
    </w:lvl>
  </w:abstractNum>
  <w:abstractNum w:abstractNumId="35">
    <w:nsid w:val="75034709"/>
    <w:multiLevelType w:val="hybridMultilevel"/>
    <w:tmpl w:val="20FCB790"/>
    <w:lvl w:ilvl="0" w:tplc="C75CBB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2D0778"/>
    <w:multiLevelType w:val="singleLevel"/>
    <w:tmpl w:val="83024CDA"/>
    <w:lvl w:ilvl="0">
      <w:start w:val="1"/>
      <w:numFmt w:val="bullet"/>
      <w:lvlText w:val=""/>
      <w:lvlJc w:val="left"/>
      <w:pPr>
        <w:tabs>
          <w:tab w:val="num" w:pos="360"/>
        </w:tabs>
        <w:ind w:left="227" w:hanging="227"/>
      </w:pPr>
      <w:rPr>
        <w:rFonts w:ascii="Wingdings" w:hAnsi="Wingdings" w:hint="default"/>
        <w:b/>
        <w:i w:val="0"/>
        <w:sz w:val="16"/>
      </w:rPr>
    </w:lvl>
  </w:abstractNum>
  <w:abstractNum w:abstractNumId="37">
    <w:nsid w:val="7B1240D6"/>
    <w:multiLevelType w:val="multilevel"/>
    <w:tmpl w:val="6DBAE6C8"/>
    <w:lvl w:ilvl="0">
      <w:start w:val="1"/>
      <w:numFmt w:val="bullet"/>
      <w:lvlText w:val="–"/>
      <w:lvlJc w:val="left"/>
      <w:pPr>
        <w:tabs>
          <w:tab w:val="num" w:pos="284"/>
        </w:tabs>
        <w:ind w:left="567" w:hanging="283"/>
      </w:pPr>
      <w:rPr>
        <w:rFonts w:ascii="Arial Black" w:hAnsi="Arial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ED44F85"/>
    <w:multiLevelType w:val="hybridMultilevel"/>
    <w:tmpl w:val="E1E8FE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4"/>
  </w:num>
  <w:num w:numId="4">
    <w:abstractNumId w:val="38"/>
  </w:num>
  <w:num w:numId="5">
    <w:abstractNumId w:val="25"/>
  </w:num>
  <w:num w:numId="6">
    <w:abstractNumId w:val="28"/>
  </w:num>
  <w:num w:numId="7">
    <w:abstractNumId w:val="20"/>
  </w:num>
  <w:num w:numId="8">
    <w:abstractNumId w:val="24"/>
  </w:num>
  <w:num w:numId="9">
    <w:abstractNumId w:val="35"/>
  </w:num>
  <w:num w:numId="10">
    <w:abstractNumId w:val="3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12">
    <w:abstractNumId w:val="10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567" w:hanging="283"/>
        </w:pPr>
        <w:rPr>
          <w:rFonts w:ascii="AdLib Win95BT" w:hAnsi="AdLib Win95BT" w:hint="default"/>
          <w:sz w:val="24"/>
        </w:rPr>
      </w:lvl>
    </w:lvlOverride>
  </w:num>
  <w:num w:numId="13">
    <w:abstractNumId w:val="1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"/>
        <w:legacy w:legacy="1" w:legacySpace="0" w:legacyIndent="567"/>
        <w:lvlJc w:val="left"/>
        <w:pPr>
          <w:ind w:left="567" w:hanging="567"/>
        </w:pPr>
        <w:rPr>
          <w:rFonts w:ascii="Arial" w:hAnsi="Arial" w:hint="default"/>
          <w:sz w:val="32"/>
        </w:rPr>
      </w:lvl>
    </w:lvlOverride>
  </w:num>
  <w:num w:numId="16">
    <w:abstractNumId w:val="10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567" w:hanging="283"/>
        </w:pPr>
        <w:rPr>
          <w:rFonts w:ascii="Courier New" w:hAnsi="Courier New" w:hint="default"/>
          <w:sz w:val="24"/>
        </w:rPr>
      </w:lvl>
    </w:lvlOverride>
  </w:num>
  <w:num w:numId="17">
    <w:abstractNumId w:val="1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16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  <w:sz w:val="28"/>
        </w:rPr>
      </w:lvl>
    </w:lvlOverride>
  </w:num>
  <w:num w:numId="20">
    <w:abstractNumId w:val="1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850" w:hanging="283"/>
        </w:pPr>
        <w:rPr>
          <w:rFonts w:ascii="Arial" w:hAnsi="Arial" w:hint="default"/>
        </w:rPr>
      </w:lvl>
    </w:lvlOverride>
  </w:num>
  <w:num w:numId="21">
    <w:abstractNumId w:val="26"/>
  </w:num>
  <w:num w:numId="22">
    <w:abstractNumId w:val="15"/>
  </w:num>
  <w:num w:numId="23">
    <w:abstractNumId w:val="1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</w:rPr>
      </w:lvl>
    </w:lvlOverride>
  </w:num>
  <w:num w:numId="24">
    <w:abstractNumId w:val="36"/>
  </w:num>
  <w:num w:numId="25">
    <w:abstractNumId w:val="18"/>
  </w:num>
  <w:num w:numId="26">
    <w:abstractNumId w:val="34"/>
  </w:num>
  <w:num w:numId="27">
    <w:abstractNumId w:val="13"/>
  </w:num>
  <w:num w:numId="28">
    <w:abstractNumId w:val="32"/>
  </w:num>
  <w:num w:numId="29">
    <w:abstractNumId w:val="12"/>
  </w:num>
  <w:num w:numId="30">
    <w:abstractNumId w:val="21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1"/>
  </w:num>
  <w:num w:numId="42">
    <w:abstractNumId w:val="29"/>
  </w:num>
  <w:num w:numId="43">
    <w:abstractNumId w:val="19"/>
  </w:num>
  <w:num w:numId="44">
    <w:abstractNumId w:val="37"/>
  </w:num>
  <w:num w:numId="45">
    <w:abstractNumId w:val="23"/>
  </w:num>
  <w:num w:numId="46">
    <w:abstractNumId w:val="27"/>
  </w:num>
  <w:num w:numId="47">
    <w:abstractNumId w:val="3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hyphenationZone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55"/>
    <w:rsid w:val="00037991"/>
    <w:rsid w:val="00085B1B"/>
    <w:rsid w:val="000948D0"/>
    <w:rsid w:val="000B51D8"/>
    <w:rsid w:val="000B54AC"/>
    <w:rsid w:val="000B5E17"/>
    <w:rsid w:val="000D3D40"/>
    <w:rsid w:val="00130331"/>
    <w:rsid w:val="00147AC3"/>
    <w:rsid w:val="001815D0"/>
    <w:rsid w:val="001C5CCD"/>
    <w:rsid w:val="002212D4"/>
    <w:rsid w:val="002945BD"/>
    <w:rsid w:val="003301CC"/>
    <w:rsid w:val="00356BE2"/>
    <w:rsid w:val="003651E4"/>
    <w:rsid w:val="00370A0D"/>
    <w:rsid w:val="00371586"/>
    <w:rsid w:val="003B352F"/>
    <w:rsid w:val="003E7E77"/>
    <w:rsid w:val="003F14B9"/>
    <w:rsid w:val="004B5EE3"/>
    <w:rsid w:val="004F688D"/>
    <w:rsid w:val="0050385C"/>
    <w:rsid w:val="00563D81"/>
    <w:rsid w:val="005B2F84"/>
    <w:rsid w:val="005C02CD"/>
    <w:rsid w:val="006E3BBA"/>
    <w:rsid w:val="007046C0"/>
    <w:rsid w:val="0075209A"/>
    <w:rsid w:val="007B3439"/>
    <w:rsid w:val="007C237E"/>
    <w:rsid w:val="00850559"/>
    <w:rsid w:val="008642C9"/>
    <w:rsid w:val="0087496C"/>
    <w:rsid w:val="00875AA0"/>
    <w:rsid w:val="008A0EB1"/>
    <w:rsid w:val="008E59EF"/>
    <w:rsid w:val="008F155D"/>
    <w:rsid w:val="009537D5"/>
    <w:rsid w:val="00975164"/>
    <w:rsid w:val="00982EA8"/>
    <w:rsid w:val="009973EC"/>
    <w:rsid w:val="009B3255"/>
    <w:rsid w:val="00A076CC"/>
    <w:rsid w:val="00A14B27"/>
    <w:rsid w:val="00A32660"/>
    <w:rsid w:val="00A362AF"/>
    <w:rsid w:val="00A74440"/>
    <w:rsid w:val="00A76880"/>
    <w:rsid w:val="00A85373"/>
    <w:rsid w:val="00AA110E"/>
    <w:rsid w:val="00AB2737"/>
    <w:rsid w:val="00AD0E3F"/>
    <w:rsid w:val="00AD70F0"/>
    <w:rsid w:val="00AE0409"/>
    <w:rsid w:val="00B132B6"/>
    <w:rsid w:val="00B53EBE"/>
    <w:rsid w:val="00B62C50"/>
    <w:rsid w:val="00B6797F"/>
    <w:rsid w:val="00B719EC"/>
    <w:rsid w:val="00BA6077"/>
    <w:rsid w:val="00BD0451"/>
    <w:rsid w:val="00BF3570"/>
    <w:rsid w:val="00C3022A"/>
    <w:rsid w:val="00C46B23"/>
    <w:rsid w:val="00C55DCD"/>
    <w:rsid w:val="00C568F2"/>
    <w:rsid w:val="00C92F5C"/>
    <w:rsid w:val="00CB6955"/>
    <w:rsid w:val="00CC7E74"/>
    <w:rsid w:val="00CE044A"/>
    <w:rsid w:val="00D0311C"/>
    <w:rsid w:val="00D32F61"/>
    <w:rsid w:val="00D81701"/>
    <w:rsid w:val="00DC28AA"/>
    <w:rsid w:val="00E96A92"/>
    <w:rsid w:val="00EA0E5A"/>
    <w:rsid w:val="00EA66F7"/>
    <w:rsid w:val="00EC438E"/>
    <w:rsid w:val="00EE4132"/>
    <w:rsid w:val="00EF64FA"/>
    <w:rsid w:val="00F226AD"/>
    <w:rsid w:val="00FB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46B23"/>
    <w:pPr>
      <w:tabs>
        <w:tab w:val="left" w:pos="284"/>
      </w:tabs>
      <w:spacing w:after="0" w:line="240" w:lineRule="auto"/>
    </w:pPr>
    <w:rPr>
      <w:rFonts w:ascii="Liberation Serif" w:eastAsia="Times New Roman" w:hAnsi="Liberation Serif" w:cs="Times New Roman"/>
      <w:sz w:val="24"/>
      <w:lang w:eastAsia="de-DE"/>
    </w:rPr>
  </w:style>
  <w:style w:type="paragraph" w:styleId="berschrift1">
    <w:name w:val="heading 1"/>
    <w:next w:val="Standard"/>
    <w:link w:val="berschrift1Zchn"/>
    <w:qFormat/>
    <w:rsid w:val="00C46B23"/>
    <w:pPr>
      <w:keepNext/>
      <w:widowControl w:val="0"/>
      <w:tabs>
        <w:tab w:val="left" w:pos="567"/>
      </w:tabs>
      <w:spacing w:after="160" w:line="240" w:lineRule="auto"/>
      <w:ind w:left="567" w:hanging="567"/>
      <w:outlineLvl w:val="0"/>
    </w:pPr>
    <w:rPr>
      <w:rFonts w:ascii="Liberation Sans" w:eastAsia="Times New Roman" w:hAnsi="Liberation Sans" w:cs="Times New Roman"/>
      <w:b/>
      <w:sz w:val="26"/>
      <w:lang w:eastAsia="de-DE"/>
    </w:rPr>
  </w:style>
  <w:style w:type="paragraph" w:styleId="berschrift2">
    <w:name w:val="heading 2"/>
    <w:basedOn w:val="berschrift1"/>
    <w:next w:val="Standard"/>
    <w:link w:val="berschrift2Zchn"/>
    <w:qFormat/>
    <w:rsid w:val="00C46B23"/>
    <w:pPr>
      <w:outlineLvl w:val="1"/>
    </w:pPr>
    <w:rPr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C46B23"/>
    <w:p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C46B23"/>
    <w:pPr>
      <w:outlineLvl w:val="3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paragraph" w:styleId="Listenabsatz">
    <w:name w:val="List Paragraph"/>
    <w:basedOn w:val="Standard"/>
    <w:uiPriority w:val="34"/>
    <w:qFormat/>
    <w:rsid w:val="001C5CCD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C46B23"/>
    <w:pPr>
      <w:shd w:val="clear" w:color="auto" w:fill="D9D9D9"/>
      <w:spacing w:after="160"/>
      <w:jc w:val="center"/>
      <w:outlineLvl w:val="0"/>
    </w:pPr>
    <w:rPr>
      <w:rFonts w:ascii="Liberation Sans" w:hAnsi="Liberation Sans" w:cs="Arial"/>
      <w:bCs/>
      <w:i/>
      <w:kern w:val="28"/>
      <w:sz w:val="36"/>
      <w:szCs w:val="36"/>
    </w:rPr>
  </w:style>
  <w:style w:type="character" w:customStyle="1" w:styleId="TitelZchn">
    <w:name w:val="Titel Zchn"/>
    <w:basedOn w:val="Absatz-Standardschriftart"/>
    <w:link w:val="Titel"/>
    <w:rsid w:val="001C5CCD"/>
    <w:rPr>
      <w:rFonts w:ascii="Liberation Sans" w:eastAsia="Times New Roman" w:hAnsi="Liberation Sans" w:cs="Arial"/>
      <w:bCs/>
      <w:i/>
      <w:kern w:val="28"/>
      <w:sz w:val="36"/>
      <w:szCs w:val="36"/>
      <w:shd w:val="clear" w:color="auto" w:fill="D9D9D9"/>
      <w:lang w:eastAsia="de-DE"/>
    </w:rPr>
  </w:style>
  <w:style w:type="character" w:styleId="Hyperlink">
    <w:name w:val="Hyperlink"/>
    <w:basedOn w:val="Absatz-Standardschriftart"/>
    <w:uiPriority w:val="99"/>
    <w:unhideWhenUsed/>
    <w:rsid w:val="009B325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9B3255"/>
    <w:rPr>
      <w:rFonts w:ascii="Liberation Sans" w:eastAsia="Times New Roman" w:hAnsi="Liberation Sans" w:cs="Times New Roman"/>
      <w:b/>
      <w:sz w:val="26"/>
      <w:lang w:eastAsia="de-DE"/>
    </w:rPr>
  </w:style>
  <w:style w:type="character" w:customStyle="1" w:styleId="posted-on3">
    <w:name w:val="posted-on3"/>
    <w:basedOn w:val="Absatz-Standardschriftart"/>
    <w:rsid w:val="009B3255"/>
  </w:style>
  <w:style w:type="character" w:customStyle="1" w:styleId="sep5">
    <w:name w:val="sep5"/>
    <w:basedOn w:val="Absatz-Standardschriftart"/>
    <w:rsid w:val="009B3255"/>
  </w:style>
  <w:style w:type="character" w:customStyle="1" w:styleId="comments-link">
    <w:name w:val="comments-link"/>
    <w:basedOn w:val="Absatz-Standardschriftart"/>
    <w:rsid w:val="009B3255"/>
  </w:style>
  <w:style w:type="character" w:customStyle="1" w:styleId="byline2">
    <w:name w:val="byline2"/>
    <w:basedOn w:val="Absatz-Standardschriftart"/>
    <w:rsid w:val="009B3255"/>
  </w:style>
  <w:style w:type="character" w:customStyle="1" w:styleId="author">
    <w:name w:val="author"/>
    <w:basedOn w:val="Absatz-Standardschriftart"/>
    <w:rsid w:val="009B3255"/>
  </w:style>
  <w:style w:type="character" w:styleId="Fett">
    <w:name w:val="Strong"/>
    <w:basedOn w:val="Absatz-Standardschriftart"/>
    <w:uiPriority w:val="22"/>
    <w:qFormat/>
    <w:rsid w:val="009B3255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9B3255"/>
    <w:pPr>
      <w:spacing w:after="180"/>
    </w:pPr>
    <w:rPr>
      <w:rFonts w:ascii="Times New Roman" w:hAnsi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2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3255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rsid w:val="00C46B23"/>
    <w:pPr>
      <w:spacing w:after="0" w:line="240" w:lineRule="auto"/>
    </w:pPr>
    <w:rPr>
      <w:rFonts w:ascii="Liberation Serif" w:eastAsia="Times New Roman" w:hAnsi="Liberation Serif" w:cs="Times New Roman"/>
      <w:sz w:val="24"/>
      <w:szCs w:val="20"/>
      <w:lang w:eastAsia="de-DE"/>
    </w:rPr>
    <w:tblPr>
      <w:tblInd w:w="5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</w:style>
  <w:style w:type="character" w:customStyle="1" w:styleId="berschrift4Zchn">
    <w:name w:val="Überschrift 4 Zchn"/>
    <w:basedOn w:val="Absatz-Standardschriftart"/>
    <w:link w:val="berschrift4"/>
    <w:rsid w:val="00C46B23"/>
    <w:rPr>
      <w:rFonts w:ascii="Liberation Sans" w:eastAsia="Times New Roman" w:hAnsi="Liberation Sans" w:cs="Times New Roman"/>
      <w:b/>
      <w:i/>
      <w:sz w:val="24"/>
      <w:lang w:eastAsia="de-DE"/>
    </w:rPr>
  </w:style>
  <w:style w:type="paragraph" w:styleId="Funotentext">
    <w:name w:val="footnote text"/>
    <w:link w:val="FunotentextZchn"/>
    <w:rsid w:val="00C46B23"/>
    <w:pPr>
      <w:widowControl w:val="0"/>
      <w:tabs>
        <w:tab w:val="left" w:pos="284"/>
      </w:tabs>
      <w:spacing w:after="0" w:line="240" w:lineRule="auto"/>
      <w:ind w:left="284" w:hanging="284"/>
    </w:pPr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C46B23"/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styleId="Funotenzeichen">
    <w:name w:val="footnote reference"/>
    <w:basedOn w:val="Absatz-Standardschriftart"/>
    <w:rsid w:val="00C46B23"/>
    <w:rPr>
      <w:rFonts w:ascii="Liberation Serif" w:hAnsi="Liberation Serif"/>
      <w:sz w:val="18"/>
      <w:vertAlign w:val="superscript"/>
    </w:rPr>
  </w:style>
  <w:style w:type="paragraph" w:styleId="Fuzeile">
    <w:name w:val="footer"/>
    <w:basedOn w:val="Standard"/>
    <w:link w:val="FuzeileZchn"/>
    <w:rsid w:val="00C46B23"/>
    <w:pPr>
      <w:tabs>
        <w:tab w:val="clear" w:pos="284"/>
        <w:tab w:val="center" w:pos="4536"/>
        <w:tab w:val="right" w:pos="9072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rsid w:val="00C46B23"/>
    <w:rPr>
      <w:rFonts w:ascii="Liberation Serif" w:eastAsia="Times New Roman" w:hAnsi="Liberation Serif" w:cs="Times New Roman"/>
      <w:sz w:val="18"/>
      <w:lang w:eastAsia="de-DE"/>
    </w:rPr>
  </w:style>
  <w:style w:type="paragraph" w:styleId="Kopfzeile">
    <w:name w:val="header"/>
    <w:basedOn w:val="Standard"/>
    <w:link w:val="KopfzeileZchn"/>
    <w:uiPriority w:val="99"/>
    <w:rsid w:val="00C46B23"/>
    <w:pPr>
      <w:widowControl w:val="0"/>
      <w:tabs>
        <w:tab w:val="right" w:pos="8845"/>
      </w:tabs>
    </w:pPr>
    <w:rPr>
      <w:rFonts w:ascii="Liberation Sans" w:hAnsi="Liberation Sans"/>
      <w:noProof/>
      <w:sz w:val="22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C46B23"/>
    <w:rPr>
      <w:rFonts w:ascii="Liberation Sans" w:eastAsia="Times New Roman" w:hAnsi="Liberation Sans" w:cs="Times New Roman"/>
      <w:noProof/>
      <w:szCs w:val="20"/>
      <w:lang w:eastAsia="de-DE"/>
    </w:rPr>
  </w:style>
  <w:style w:type="paragraph" w:styleId="Verzeichnis2">
    <w:name w:val="toc 2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styleId="Verzeichnis1">
    <w:name w:val="toc 1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spacing w:before="480" w:after="240"/>
      <w:ind w:left="794" w:right="851" w:hanging="794"/>
    </w:pPr>
    <w:rPr>
      <w:b/>
    </w:rPr>
  </w:style>
  <w:style w:type="paragraph" w:styleId="Verzeichnis3">
    <w:name w:val="toc 3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customStyle="1" w:styleId="Titel-2">
    <w:name w:val="Titel-2"/>
    <w:basedOn w:val="Standard"/>
    <w:next w:val="Standard"/>
    <w:rsid w:val="00C46B23"/>
    <w:pPr>
      <w:spacing w:after="160"/>
      <w:jc w:val="center"/>
    </w:pPr>
    <w:rPr>
      <w:rFonts w:ascii="Liberation Sans" w:hAnsi="Liberation Sans"/>
      <w:b/>
      <w:sz w:val="40"/>
      <w:szCs w:val="40"/>
    </w:rPr>
  </w:style>
  <w:style w:type="paragraph" w:customStyle="1" w:styleId="Titel-3">
    <w:name w:val="Titel-3"/>
    <w:basedOn w:val="Standard"/>
    <w:next w:val="Standard"/>
    <w:rsid w:val="00C46B23"/>
    <w:pPr>
      <w:pBdr>
        <w:bottom w:val="single" w:sz="6" w:space="6" w:color="auto"/>
      </w:pBdr>
      <w:spacing w:after="360"/>
      <w:jc w:val="center"/>
    </w:pPr>
    <w:rPr>
      <w:rFonts w:ascii="Liberation Sans" w:hAnsi="Liberation Sans"/>
      <w:i/>
      <w:sz w:val="36"/>
      <w:szCs w:val="36"/>
    </w:rPr>
  </w:style>
  <w:style w:type="character" w:styleId="Seitenzahl">
    <w:name w:val="page number"/>
    <w:basedOn w:val="Absatz-Standardschriftart"/>
    <w:rsid w:val="00C46B23"/>
    <w:rPr>
      <w:rFonts w:ascii="Liberation Serif" w:hAnsi="Liberation Serif"/>
      <w:sz w:val="24"/>
    </w:rPr>
  </w:style>
  <w:style w:type="paragraph" w:customStyle="1" w:styleId="Aufzhlungszeichen2-klein">
    <w:name w:val="Aufzählungszeichen2-klein"/>
    <w:basedOn w:val="Aufzhlungszeichen1-klein"/>
    <w:next w:val="Standard"/>
    <w:rsid w:val="00C46B23"/>
    <w:pPr>
      <w:numPr>
        <w:numId w:val="43"/>
      </w:numPr>
      <w:ind w:left="568" w:hanging="284"/>
    </w:pPr>
  </w:style>
  <w:style w:type="paragraph" w:customStyle="1" w:styleId="Aufzhlungszeichen1-klein">
    <w:name w:val="Aufzählungszeichen1-klein"/>
    <w:basedOn w:val="Standard"/>
    <w:next w:val="Standard"/>
    <w:rsid w:val="00C46B23"/>
    <w:pPr>
      <w:numPr>
        <w:numId w:val="48"/>
      </w:numPr>
      <w:spacing w:line="240" w:lineRule="exact"/>
    </w:pPr>
    <w:rPr>
      <w:sz w:val="22"/>
    </w:rPr>
  </w:style>
  <w:style w:type="paragraph" w:customStyle="1" w:styleId="berschrift-a">
    <w:name w:val="Überschrift-a)..."/>
    <w:basedOn w:val="Standard"/>
    <w:next w:val="Standard"/>
    <w:rsid w:val="00C46B23"/>
    <w:pPr>
      <w:keepNext/>
      <w:spacing w:after="120"/>
    </w:pPr>
    <w:rPr>
      <w:rFonts w:ascii="Liberation Sans" w:hAnsi="Liberation Sans"/>
    </w:rPr>
  </w:style>
  <w:style w:type="paragraph" w:customStyle="1" w:styleId="berschrift-Teilaufgabe">
    <w:name w:val="Überschrift-Teilaufgabe"/>
    <w:basedOn w:val="Standard"/>
    <w:next w:val="Standard"/>
    <w:rsid w:val="00C46B23"/>
    <w:pPr>
      <w:keepNext/>
      <w:spacing w:after="120"/>
    </w:pPr>
    <w:rPr>
      <w:rFonts w:ascii="Liberation Sans" w:hAnsi="Liberation Sans"/>
      <w:b/>
    </w:rPr>
  </w:style>
  <w:style w:type="paragraph" w:customStyle="1" w:styleId="Aufzhlungszeichen1">
    <w:name w:val="Aufzählungszeichen1"/>
    <w:basedOn w:val="Standard"/>
    <w:next w:val="Standard"/>
    <w:rsid w:val="00C46B23"/>
    <w:pPr>
      <w:numPr>
        <w:numId w:val="41"/>
      </w:numPr>
      <w:spacing w:line="248" w:lineRule="exact"/>
    </w:pPr>
  </w:style>
  <w:style w:type="paragraph" w:customStyle="1" w:styleId="Aufzhlungszeichen2">
    <w:name w:val="Aufzählungszeichen2"/>
    <w:basedOn w:val="Standard"/>
    <w:next w:val="Standard"/>
    <w:rsid w:val="00C46B23"/>
    <w:pPr>
      <w:numPr>
        <w:numId w:val="42"/>
      </w:numPr>
      <w:tabs>
        <w:tab w:val="clear" w:pos="284"/>
      </w:tabs>
      <w:spacing w:line="248" w:lineRule="exact"/>
    </w:pPr>
  </w:style>
  <w:style w:type="table" w:customStyle="1" w:styleId="Tabellenrasterklein">
    <w:name w:val="Tabellenrasterklein"/>
    <w:basedOn w:val="Tabellenraster"/>
    <w:uiPriority w:val="99"/>
    <w:rsid w:val="00C46B23"/>
    <w:rPr>
      <w:sz w:val="22"/>
    </w:rPr>
    <w:tblPr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</w:tcPr>
  </w:style>
  <w:style w:type="paragraph" w:customStyle="1" w:styleId="Zeilenabstand">
    <w:name w:val="Zeilenabstand"/>
    <w:basedOn w:val="Standard"/>
    <w:next w:val="Standard"/>
    <w:qFormat/>
    <w:rsid w:val="00C46B23"/>
    <w:pPr>
      <w:spacing w:line="280" w:lineRule="exact"/>
    </w:pPr>
  </w:style>
  <w:style w:type="character" w:customStyle="1" w:styleId="Mono">
    <w:name w:val="Mono"/>
    <w:basedOn w:val="Absatz-Standardschriftart"/>
    <w:uiPriority w:val="1"/>
    <w:qFormat/>
    <w:rsid w:val="00C46B23"/>
    <w:rPr>
      <w:rFonts w:ascii="Liberation Mono" w:hAnsi="Liberation Mono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46B23"/>
    <w:pPr>
      <w:tabs>
        <w:tab w:val="left" w:pos="284"/>
      </w:tabs>
      <w:spacing w:after="0" w:line="240" w:lineRule="auto"/>
    </w:pPr>
    <w:rPr>
      <w:rFonts w:ascii="Liberation Serif" w:eastAsia="Times New Roman" w:hAnsi="Liberation Serif" w:cs="Times New Roman"/>
      <w:sz w:val="24"/>
      <w:lang w:eastAsia="de-DE"/>
    </w:rPr>
  </w:style>
  <w:style w:type="paragraph" w:styleId="berschrift1">
    <w:name w:val="heading 1"/>
    <w:next w:val="Standard"/>
    <w:link w:val="berschrift1Zchn"/>
    <w:qFormat/>
    <w:rsid w:val="00C46B23"/>
    <w:pPr>
      <w:keepNext/>
      <w:widowControl w:val="0"/>
      <w:tabs>
        <w:tab w:val="left" w:pos="567"/>
      </w:tabs>
      <w:spacing w:after="160" w:line="240" w:lineRule="auto"/>
      <w:ind w:left="567" w:hanging="567"/>
      <w:outlineLvl w:val="0"/>
    </w:pPr>
    <w:rPr>
      <w:rFonts w:ascii="Liberation Sans" w:eastAsia="Times New Roman" w:hAnsi="Liberation Sans" w:cs="Times New Roman"/>
      <w:b/>
      <w:sz w:val="26"/>
      <w:lang w:eastAsia="de-DE"/>
    </w:rPr>
  </w:style>
  <w:style w:type="paragraph" w:styleId="berschrift2">
    <w:name w:val="heading 2"/>
    <w:basedOn w:val="berschrift1"/>
    <w:next w:val="Standard"/>
    <w:link w:val="berschrift2Zchn"/>
    <w:qFormat/>
    <w:rsid w:val="00C46B23"/>
    <w:pPr>
      <w:outlineLvl w:val="1"/>
    </w:pPr>
    <w:rPr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C46B23"/>
    <w:p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C46B23"/>
    <w:pPr>
      <w:outlineLvl w:val="3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paragraph" w:styleId="Listenabsatz">
    <w:name w:val="List Paragraph"/>
    <w:basedOn w:val="Standard"/>
    <w:uiPriority w:val="34"/>
    <w:qFormat/>
    <w:rsid w:val="001C5CCD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C46B23"/>
    <w:pPr>
      <w:shd w:val="clear" w:color="auto" w:fill="D9D9D9"/>
      <w:spacing w:after="160"/>
      <w:jc w:val="center"/>
      <w:outlineLvl w:val="0"/>
    </w:pPr>
    <w:rPr>
      <w:rFonts w:ascii="Liberation Sans" w:hAnsi="Liberation Sans" w:cs="Arial"/>
      <w:bCs/>
      <w:i/>
      <w:kern w:val="28"/>
      <w:sz w:val="36"/>
      <w:szCs w:val="36"/>
    </w:rPr>
  </w:style>
  <w:style w:type="character" w:customStyle="1" w:styleId="TitelZchn">
    <w:name w:val="Titel Zchn"/>
    <w:basedOn w:val="Absatz-Standardschriftart"/>
    <w:link w:val="Titel"/>
    <w:rsid w:val="001C5CCD"/>
    <w:rPr>
      <w:rFonts w:ascii="Liberation Sans" w:eastAsia="Times New Roman" w:hAnsi="Liberation Sans" w:cs="Arial"/>
      <w:bCs/>
      <w:i/>
      <w:kern w:val="28"/>
      <w:sz w:val="36"/>
      <w:szCs w:val="36"/>
      <w:shd w:val="clear" w:color="auto" w:fill="D9D9D9"/>
      <w:lang w:eastAsia="de-DE"/>
    </w:rPr>
  </w:style>
  <w:style w:type="character" w:styleId="Hyperlink">
    <w:name w:val="Hyperlink"/>
    <w:basedOn w:val="Absatz-Standardschriftart"/>
    <w:uiPriority w:val="99"/>
    <w:unhideWhenUsed/>
    <w:rsid w:val="009B325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9B3255"/>
    <w:rPr>
      <w:rFonts w:ascii="Liberation Sans" w:eastAsia="Times New Roman" w:hAnsi="Liberation Sans" w:cs="Times New Roman"/>
      <w:b/>
      <w:sz w:val="26"/>
      <w:lang w:eastAsia="de-DE"/>
    </w:rPr>
  </w:style>
  <w:style w:type="character" w:customStyle="1" w:styleId="posted-on3">
    <w:name w:val="posted-on3"/>
    <w:basedOn w:val="Absatz-Standardschriftart"/>
    <w:rsid w:val="009B3255"/>
  </w:style>
  <w:style w:type="character" w:customStyle="1" w:styleId="sep5">
    <w:name w:val="sep5"/>
    <w:basedOn w:val="Absatz-Standardschriftart"/>
    <w:rsid w:val="009B3255"/>
  </w:style>
  <w:style w:type="character" w:customStyle="1" w:styleId="comments-link">
    <w:name w:val="comments-link"/>
    <w:basedOn w:val="Absatz-Standardschriftart"/>
    <w:rsid w:val="009B3255"/>
  </w:style>
  <w:style w:type="character" w:customStyle="1" w:styleId="byline2">
    <w:name w:val="byline2"/>
    <w:basedOn w:val="Absatz-Standardschriftart"/>
    <w:rsid w:val="009B3255"/>
  </w:style>
  <w:style w:type="character" w:customStyle="1" w:styleId="author">
    <w:name w:val="author"/>
    <w:basedOn w:val="Absatz-Standardschriftart"/>
    <w:rsid w:val="009B3255"/>
  </w:style>
  <w:style w:type="character" w:styleId="Fett">
    <w:name w:val="Strong"/>
    <w:basedOn w:val="Absatz-Standardschriftart"/>
    <w:uiPriority w:val="22"/>
    <w:qFormat/>
    <w:rsid w:val="009B3255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9B3255"/>
    <w:pPr>
      <w:spacing w:after="180"/>
    </w:pPr>
    <w:rPr>
      <w:rFonts w:ascii="Times New Roman" w:hAnsi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2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3255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rsid w:val="00C46B23"/>
    <w:pPr>
      <w:spacing w:after="0" w:line="240" w:lineRule="auto"/>
    </w:pPr>
    <w:rPr>
      <w:rFonts w:ascii="Liberation Serif" w:eastAsia="Times New Roman" w:hAnsi="Liberation Serif" w:cs="Times New Roman"/>
      <w:sz w:val="24"/>
      <w:szCs w:val="20"/>
      <w:lang w:eastAsia="de-DE"/>
    </w:rPr>
    <w:tblPr>
      <w:tblInd w:w="5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</w:style>
  <w:style w:type="character" w:customStyle="1" w:styleId="berschrift4Zchn">
    <w:name w:val="Überschrift 4 Zchn"/>
    <w:basedOn w:val="Absatz-Standardschriftart"/>
    <w:link w:val="berschrift4"/>
    <w:rsid w:val="00C46B23"/>
    <w:rPr>
      <w:rFonts w:ascii="Liberation Sans" w:eastAsia="Times New Roman" w:hAnsi="Liberation Sans" w:cs="Times New Roman"/>
      <w:b/>
      <w:i/>
      <w:sz w:val="24"/>
      <w:lang w:eastAsia="de-DE"/>
    </w:rPr>
  </w:style>
  <w:style w:type="paragraph" w:styleId="Funotentext">
    <w:name w:val="footnote text"/>
    <w:link w:val="FunotentextZchn"/>
    <w:rsid w:val="00C46B23"/>
    <w:pPr>
      <w:widowControl w:val="0"/>
      <w:tabs>
        <w:tab w:val="left" w:pos="284"/>
      </w:tabs>
      <w:spacing w:after="0" w:line="240" w:lineRule="auto"/>
      <w:ind w:left="284" w:hanging="284"/>
    </w:pPr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C46B23"/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styleId="Funotenzeichen">
    <w:name w:val="footnote reference"/>
    <w:basedOn w:val="Absatz-Standardschriftart"/>
    <w:rsid w:val="00C46B23"/>
    <w:rPr>
      <w:rFonts w:ascii="Liberation Serif" w:hAnsi="Liberation Serif"/>
      <w:sz w:val="18"/>
      <w:vertAlign w:val="superscript"/>
    </w:rPr>
  </w:style>
  <w:style w:type="paragraph" w:styleId="Fuzeile">
    <w:name w:val="footer"/>
    <w:basedOn w:val="Standard"/>
    <w:link w:val="FuzeileZchn"/>
    <w:rsid w:val="00C46B23"/>
    <w:pPr>
      <w:tabs>
        <w:tab w:val="clear" w:pos="284"/>
        <w:tab w:val="center" w:pos="4536"/>
        <w:tab w:val="right" w:pos="9072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rsid w:val="00C46B23"/>
    <w:rPr>
      <w:rFonts w:ascii="Liberation Serif" w:eastAsia="Times New Roman" w:hAnsi="Liberation Serif" w:cs="Times New Roman"/>
      <w:sz w:val="18"/>
      <w:lang w:eastAsia="de-DE"/>
    </w:rPr>
  </w:style>
  <w:style w:type="paragraph" w:styleId="Kopfzeile">
    <w:name w:val="header"/>
    <w:basedOn w:val="Standard"/>
    <w:link w:val="KopfzeileZchn"/>
    <w:uiPriority w:val="99"/>
    <w:rsid w:val="00C46B23"/>
    <w:pPr>
      <w:widowControl w:val="0"/>
      <w:tabs>
        <w:tab w:val="right" w:pos="8845"/>
      </w:tabs>
    </w:pPr>
    <w:rPr>
      <w:rFonts w:ascii="Liberation Sans" w:hAnsi="Liberation Sans"/>
      <w:noProof/>
      <w:sz w:val="22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C46B23"/>
    <w:rPr>
      <w:rFonts w:ascii="Liberation Sans" w:eastAsia="Times New Roman" w:hAnsi="Liberation Sans" w:cs="Times New Roman"/>
      <w:noProof/>
      <w:szCs w:val="20"/>
      <w:lang w:eastAsia="de-DE"/>
    </w:rPr>
  </w:style>
  <w:style w:type="paragraph" w:styleId="Verzeichnis2">
    <w:name w:val="toc 2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styleId="Verzeichnis1">
    <w:name w:val="toc 1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spacing w:before="480" w:after="240"/>
      <w:ind w:left="794" w:right="851" w:hanging="794"/>
    </w:pPr>
    <w:rPr>
      <w:b/>
    </w:rPr>
  </w:style>
  <w:style w:type="paragraph" w:styleId="Verzeichnis3">
    <w:name w:val="toc 3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customStyle="1" w:styleId="Titel-2">
    <w:name w:val="Titel-2"/>
    <w:basedOn w:val="Standard"/>
    <w:next w:val="Standard"/>
    <w:rsid w:val="00C46B23"/>
    <w:pPr>
      <w:spacing w:after="160"/>
      <w:jc w:val="center"/>
    </w:pPr>
    <w:rPr>
      <w:rFonts w:ascii="Liberation Sans" w:hAnsi="Liberation Sans"/>
      <w:b/>
      <w:sz w:val="40"/>
      <w:szCs w:val="40"/>
    </w:rPr>
  </w:style>
  <w:style w:type="paragraph" w:customStyle="1" w:styleId="Titel-3">
    <w:name w:val="Titel-3"/>
    <w:basedOn w:val="Standard"/>
    <w:next w:val="Standard"/>
    <w:rsid w:val="00C46B23"/>
    <w:pPr>
      <w:pBdr>
        <w:bottom w:val="single" w:sz="6" w:space="6" w:color="auto"/>
      </w:pBdr>
      <w:spacing w:after="360"/>
      <w:jc w:val="center"/>
    </w:pPr>
    <w:rPr>
      <w:rFonts w:ascii="Liberation Sans" w:hAnsi="Liberation Sans"/>
      <w:i/>
      <w:sz w:val="36"/>
      <w:szCs w:val="36"/>
    </w:rPr>
  </w:style>
  <w:style w:type="character" w:styleId="Seitenzahl">
    <w:name w:val="page number"/>
    <w:basedOn w:val="Absatz-Standardschriftart"/>
    <w:rsid w:val="00C46B23"/>
    <w:rPr>
      <w:rFonts w:ascii="Liberation Serif" w:hAnsi="Liberation Serif"/>
      <w:sz w:val="24"/>
    </w:rPr>
  </w:style>
  <w:style w:type="paragraph" w:customStyle="1" w:styleId="Aufzhlungszeichen2-klein">
    <w:name w:val="Aufzählungszeichen2-klein"/>
    <w:basedOn w:val="Aufzhlungszeichen1-klein"/>
    <w:next w:val="Standard"/>
    <w:rsid w:val="00C46B23"/>
    <w:pPr>
      <w:numPr>
        <w:numId w:val="43"/>
      </w:numPr>
      <w:ind w:left="568" w:hanging="284"/>
    </w:pPr>
  </w:style>
  <w:style w:type="paragraph" w:customStyle="1" w:styleId="Aufzhlungszeichen1-klein">
    <w:name w:val="Aufzählungszeichen1-klein"/>
    <w:basedOn w:val="Standard"/>
    <w:next w:val="Standard"/>
    <w:rsid w:val="00C46B23"/>
    <w:pPr>
      <w:numPr>
        <w:numId w:val="48"/>
      </w:numPr>
      <w:spacing w:line="240" w:lineRule="exact"/>
    </w:pPr>
    <w:rPr>
      <w:sz w:val="22"/>
    </w:rPr>
  </w:style>
  <w:style w:type="paragraph" w:customStyle="1" w:styleId="berschrift-a">
    <w:name w:val="Überschrift-a)..."/>
    <w:basedOn w:val="Standard"/>
    <w:next w:val="Standard"/>
    <w:rsid w:val="00C46B23"/>
    <w:pPr>
      <w:keepNext/>
      <w:spacing w:after="120"/>
    </w:pPr>
    <w:rPr>
      <w:rFonts w:ascii="Liberation Sans" w:hAnsi="Liberation Sans"/>
    </w:rPr>
  </w:style>
  <w:style w:type="paragraph" w:customStyle="1" w:styleId="berschrift-Teilaufgabe">
    <w:name w:val="Überschrift-Teilaufgabe"/>
    <w:basedOn w:val="Standard"/>
    <w:next w:val="Standard"/>
    <w:rsid w:val="00C46B23"/>
    <w:pPr>
      <w:keepNext/>
      <w:spacing w:after="120"/>
    </w:pPr>
    <w:rPr>
      <w:rFonts w:ascii="Liberation Sans" w:hAnsi="Liberation Sans"/>
      <w:b/>
    </w:rPr>
  </w:style>
  <w:style w:type="paragraph" w:customStyle="1" w:styleId="Aufzhlungszeichen1">
    <w:name w:val="Aufzählungszeichen1"/>
    <w:basedOn w:val="Standard"/>
    <w:next w:val="Standard"/>
    <w:rsid w:val="00C46B23"/>
    <w:pPr>
      <w:numPr>
        <w:numId w:val="41"/>
      </w:numPr>
      <w:spacing w:line="248" w:lineRule="exact"/>
    </w:pPr>
  </w:style>
  <w:style w:type="paragraph" w:customStyle="1" w:styleId="Aufzhlungszeichen2">
    <w:name w:val="Aufzählungszeichen2"/>
    <w:basedOn w:val="Standard"/>
    <w:next w:val="Standard"/>
    <w:rsid w:val="00C46B23"/>
    <w:pPr>
      <w:numPr>
        <w:numId w:val="42"/>
      </w:numPr>
      <w:tabs>
        <w:tab w:val="clear" w:pos="284"/>
      </w:tabs>
      <w:spacing w:line="248" w:lineRule="exact"/>
    </w:pPr>
  </w:style>
  <w:style w:type="table" w:customStyle="1" w:styleId="Tabellenrasterklein">
    <w:name w:val="Tabellenrasterklein"/>
    <w:basedOn w:val="Tabellenraster"/>
    <w:uiPriority w:val="99"/>
    <w:rsid w:val="00C46B23"/>
    <w:rPr>
      <w:sz w:val="22"/>
    </w:rPr>
    <w:tblPr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</w:tcPr>
  </w:style>
  <w:style w:type="paragraph" w:customStyle="1" w:styleId="Zeilenabstand">
    <w:name w:val="Zeilenabstand"/>
    <w:basedOn w:val="Standard"/>
    <w:next w:val="Standard"/>
    <w:qFormat/>
    <w:rsid w:val="00C46B23"/>
    <w:pPr>
      <w:spacing w:line="280" w:lineRule="exact"/>
    </w:pPr>
  </w:style>
  <w:style w:type="character" w:customStyle="1" w:styleId="Mono">
    <w:name w:val="Mono"/>
    <w:basedOn w:val="Absatz-Standardschriftart"/>
    <w:uiPriority w:val="1"/>
    <w:qFormat/>
    <w:rsid w:val="00C46B23"/>
    <w:rPr>
      <w:rFonts w:ascii="Liberation Mono" w:hAnsi="Liberation Mon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2284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4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3028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pb.de/mediathek/265398/algorithmisches-denken-verstehen" TargetMode="External"/><Relationship Id="rId13" Type="http://schemas.openxmlformats.org/officeDocument/2006/relationships/hyperlink" Target="http://www.bpb.de/mediathek/265398/algorithmisches-denken-verstehen" TargetMode="External"/><Relationship Id="rId18" Type="http://schemas.openxmlformats.org/officeDocument/2006/relationships/hyperlink" Target="http://www.bpb.de/mediathek/265398/algorithmisches-denken-verstehen" TargetMode="Externa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hyperlink" Target="http://www.bpb.de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methodenkartei.uni-oldenburg.de/uni_methode/schreibkonferenz/" TargetMode="External"/><Relationship Id="rId17" Type="http://schemas.openxmlformats.org/officeDocument/2006/relationships/hyperlink" Target="https://www.methodenkartei.uni-oldenburg.de/uni_methode/schreibkonferenz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bpb.de/" TargetMode="External"/><Relationship Id="rId20" Type="http://schemas.openxmlformats.org/officeDocument/2006/relationships/hyperlink" Target="https://www.tagdermedienkompetenz.de/algorithmen-im-unterricht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pb.de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tagdermedienkompetenz.de/algorithmen-im-unterricht/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tagdermedienkompetenz.de/algorithmen-im-unterricht/" TargetMode="External"/><Relationship Id="rId19" Type="http://schemas.openxmlformats.org/officeDocument/2006/relationships/hyperlink" Target="https://www.blm.de/files/pdf1/algorithmen_broschuer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lm.de/files/pdf1/algorithmen_broschuere.pdf" TargetMode="External"/><Relationship Id="rId14" Type="http://schemas.openxmlformats.org/officeDocument/2006/relationships/hyperlink" Target="https://www.blm.de/files/pdf1/algorithmen_broschuere.pdf" TargetMode="External"/><Relationship Id="rId22" Type="http://schemas.openxmlformats.org/officeDocument/2006/relationships/hyperlink" Target="https://www.methodenkartei.uni-oldenburg.de/uni_methode/schreibkonferenz/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DEABB945.dotm</Template>
  <TotalTime>0</TotalTime>
  <Pages>6</Pages>
  <Words>1734</Words>
  <Characters>10931</Characters>
  <Application>Microsoft Office Word</Application>
  <DocSecurity>0</DocSecurity>
  <Lines>91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Pertzel, Eva</dc:creator>
  <cp:lastModifiedBy>Pertzel, Eva</cp:lastModifiedBy>
  <cp:revision>8</cp:revision>
  <cp:lastPrinted>2019-05-23T12:17:00Z</cp:lastPrinted>
  <dcterms:created xsi:type="dcterms:W3CDTF">2019-09-13T06:48:00Z</dcterms:created>
  <dcterms:modified xsi:type="dcterms:W3CDTF">2019-09-17T09:09:00Z</dcterms:modified>
</cp:coreProperties>
</file>